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996" w:rsidRDefault="00882996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36.4pt;margin-top:22.15pt;width:186.75pt;height:40.5pt;z-index:251647488" adj="-1544,7920">
            <v:textbox>
              <w:txbxContent>
                <w:p w:rsidR="00882996" w:rsidRDefault="00882996">
                  <w:r>
                    <w:t>Yaşanan olayların insanın iç dünya -sında uyandırdığı etkiye……… denir.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color w:val="FF0000"/>
          <w:sz w:val="24"/>
          <w:szCs w:val="24"/>
        </w:rPr>
        <w:t xml:space="preserve">4.SINIF  1.DÖNEM  SOSYAL BİLGİLER </w:t>
      </w:r>
    </w:p>
    <w:p w:rsidR="00882996" w:rsidRPr="00C407BD" w:rsidRDefault="00882996" w:rsidP="00697EC7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1.</w:t>
      </w:r>
      <w:hyperlink r:id="rId5" w:history="1">
        <w:r w:rsidRPr="00B749A3">
          <w:rPr>
            <w:rFonts w:ascii="Times New Roman" w:hAnsi="Times New Roman"/>
            <w:b/>
            <w:noProof/>
            <w:color w:val="FF0000"/>
            <w:sz w:val="24"/>
            <w:szCs w:val="24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pf_VLFAvZHXrSRoM:" o:spid="_x0000_i1025" type="#_x0000_t75" alt="http://t1.gstatic.com/images?q=tbn:_VLFAvZHXrSRoM:http://themoderatevoice.com/wordpress-engine/files/2009-january/fred_flintstone.jpg" href="http://www.google.com.tr/imgres?imgurl=http://themoderatevoice.com/wordpress-engine/files/2009-january/fred_flintstone.jpg&amp;imgrefurl=http://themoderatevoice.com/25869/obama-finds-white-house-in-fred-flintstone-technology-era/&amp;usg=__920fQNHcDRE7V-o19Neg9sIdodc=&amp;h=292&amp;w=250&amp;sz=26&amp;hl=tr&amp;start=12&amp;zoom=1&amp;um=1&amp;itbs=1&amp;tbnid=_VLFAvZHXrSRoM:&amp;tbnh=115&amp;tbnw=98&amp;prev=/images?q=fred+%C3%A7akmakta%C5%9F&amp;um=1&amp;hl=tr&amp;sa=X&amp;tbs=isch" style="width:21pt;height:24.75pt;visibility:visible" o:button="t">
              <v:fill o:detectmouseclick="t"/>
              <v:imagedata r:id="rId6" o:title=""/>
            </v:shape>
          </w:pict>
        </w:r>
      </w:hyperlink>
      <w:r w:rsidRPr="0039149C">
        <w:rPr>
          <w:rFonts w:ascii="Arial" w:hAnsi="Arial" w:cs="Arial"/>
          <w:color w:val="000000"/>
        </w:rPr>
        <w:t xml:space="preserve"> </w:t>
      </w:r>
    </w:p>
    <w:p w:rsidR="00882996" w:rsidRDefault="00882996">
      <w:pPr>
        <w:rPr>
          <w:rFonts w:ascii="Times New Roman" w:hAnsi="Times New Roman"/>
        </w:rPr>
      </w:pPr>
    </w:p>
    <w:p w:rsidR="00882996" w:rsidRDefault="00882996">
      <w:pPr>
        <w:rPr>
          <w:rFonts w:ascii="Times New Roman" w:hAnsi="Times New Roman"/>
        </w:rPr>
      </w:pPr>
      <w:r>
        <w:rPr>
          <w:rFonts w:ascii="Times New Roman" w:hAnsi="Times New Roman"/>
        </w:rPr>
        <w:t>Fred Çakmaktaş’ın tümcesinde boş bırakılan yere aşağıdakilerden hangisi gelmelidir?</w:t>
      </w:r>
    </w:p>
    <w:p w:rsidR="00882996" w:rsidRDefault="00882996">
      <w:pPr>
        <w:rPr>
          <w:rFonts w:ascii="Times New Roman" w:hAnsi="Times New Roman"/>
        </w:rPr>
      </w:pPr>
      <w:r>
        <w:rPr>
          <w:noProof/>
          <w:lang w:eastAsia="tr-TR"/>
        </w:rPr>
        <w:pict>
          <v:rect id="_x0000_s1027" style="position:absolute;margin-left:-44.6pt;margin-top:16.6pt;width:271.35pt;height:3.55pt;flip:y;z-index:251645440"/>
        </w:pict>
      </w:r>
      <w:r w:rsidRPr="00E75A73">
        <w:rPr>
          <w:rFonts w:ascii="Times New Roman" w:hAnsi="Times New Roman"/>
          <w:color w:val="FF0000"/>
        </w:rPr>
        <w:t>A</w:t>
      </w:r>
      <w:r>
        <w:rPr>
          <w:rFonts w:ascii="Times New Roman" w:hAnsi="Times New Roman"/>
        </w:rPr>
        <w:t xml:space="preserve">.düşünce    </w:t>
      </w:r>
      <w:r w:rsidRPr="00E75A73">
        <w:rPr>
          <w:rFonts w:ascii="Times New Roman" w:hAnsi="Times New Roman"/>
          <w:color w:val="FF0000"/>
        </w:rPr>
        <w:t>B</w:t>
      </w:r>
      <w:r>
        <w:rPr>
          <w:rFonts w:ascii="Times New Roman" w:hAnsi="Times New Roman"/>
        </w:rPr>
        <w:t xml:space="preserve">.hoşgörü    </w:t>
      </w:r>
      <w:r w:rsidRPr="00E75A73">
        <w:rPr>
          <w:rFonts w:ascii="Times New Roman" w:hAnsi="Times New Roman"/>
          <w:color w:val="FF0000"/>
        </w:rPr>
        <w:t>C</w:t>
      </w:r>
      <w:r>
        <w:rPr>
          <w:rFonts w:ascii="Times New Roman" w:hAnsi="Times New Roman"/>
        </w:rPr>
        <w:t xml:space="preserve">.duygu   </w:t>
      </w:r>
      <w:r w:rsidRPr="00E75A73">
        <w:rPr>
          <w:rFonts w:ascii="Times New Roman" w:hAnsi="Times New Roman"/>
          <w:color w:val="FF0000"/>
        </w:rPr>
        <w:t>D</w:t>
      </w:r>
      <w:r>
        <w:rPr>
          <w:rFonts w:ascii="Times New Roman" w:hAnsi="Times New Roman"/>
        </w:rPr>
        <w:t>.davranış</w:t>
      </w:r>
    </w:p>
    <w:p w:rsidR="00882996" w:rsidRPr="00E75A73" w:rsidRDefault="00882996">
      <w:pPr>
        <w:rPr>
          <w:rFonts w:ascii="Times New Roman" w:hAnsi="Times New Roman"/>
          <w:color w:val="000000"/>
        </w:rPr>
      </w:pPr>
      <w:r>
        <w:rPr>
          <w:noProof/>
          <w:lang w:eastAsia="tr-TR"/>
        </w:rPr>
        <w:pict>
          <v:shape id="_x0000_s1028" type="#_x0000_t62" style="position:absolute;margin-left:36.4pt;margin-top:.7pt;width:186.75pt;height:40.5pt;z-index:251648512" adj="-931,7120">
            <v:textbox>
              <w:txbxContent>
                <w:p w:rsidR="00882996" w:rsidRDefault="00882996">
                  <w:r>
                    <w:t>Aşağıdaki çocuklardan hangisi güzel bir haber almışa benziyor çocuklar?</w:t>
                  </w:r>
                </w:p>
              </w:txbxContent>
            </v:textbox>
          </v:shape>
        </w:pict>
      </w:r>
      <w:r w:rsidRPr="00E75A73">
        <w:rPr>
          <w:rFonts w:ascii="Times New Roman" w:hAnsi="Times New Roman"/>
          <w:b/>
          <w:color w:val="FF0000"/>
        </w:rPr>
        <w:t>2.</w:t>
      </w:r>
      <w:r w:rsidRPr="00E75A73">
        <w:rPr>
          <w:rFonts w:ascii="Arial" w:hAnsi="Arial" w:cs="Arial"/>
          <w:noProof/>
          <w:color w:val="0000FF"/>
          <w:lang w:eastAsia="tr-TR"/>
        </w:rPr>
        <w:t xml:space="preserve"> </w:t>
      </w:r>
      <w:hyperlink r:id="rId7" w:history="1">
        <w:r w:rsidRPr="00B749A3">
          <w:rPr>
            <w:rFonts w:ascii="Times New Roman" w:hAnsi="Times New Roman"/>
            <w:b/>
            <w:noProof/>
            <w:color w:val="FF0000"/>
            <w:lang w:eastAsia="tr-TR"/>
          </w:rPr>
          <w:pict>
            <v:shape id="ipfpPO83TcljhigEM:" o:spid="_x0000_i1026" type="#_x0000_t75" alt="http://t0.gstatic.com/images?q=tbn:pPO83TcljhigEM:http://danyel_rocknroll.zip.net/images/garfield111.jpg" href="http://www.google.com.tr/imgres?imgurl=http://danyel_rocknroll.zip.net/images/garfield111.jpg&amp;imgrefurl=http://produto.mercadolivre.com.br/MLB-116505928-bolsa-garfield-g9c107-lancamento-2010-_JM&amp;usg=__nAmikparGsTjRIj8pIgkT5Nl7hE=&amp;h=525&amp;w=387&amp;sz=82&amp;hl=tr&amp;start=9&amp;zoom=1&amp;um=1&amp;itbs=1&amp;tbnid=pPO83TcljhigEM:&amp;tbnh=132&amp;tbnw=97&amp;prev=/images?q=garfield&amp;tbnid=NQMqq1WNiWnCTM:&amp;tbnh=0&amp;tbnw=0&amp;um=1&amp;hl=tr&amp;sa=X&amp;imgtype=i_similar&amp;tbs=isch" style="width:19.5pt;height:27pt;visibility:visible" o:button="t">
              <v:fill o:detectmouseclick="t"/>
              <v:imagedata r:id="rId8" o:title=""/>
            </v:shape>
          </w:pict>
        </w:r>
      </w:hyperlink>
    </w:p>
    <w:p w:rsidR="00882996" w:rsidRPr="00E75A73" w:rsidRDefault="00882996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29" type="#_x0000_t62" style="position:absolute;margin-left:46.15pt;margin-top:39.1pt;width:177pt;height:57.2pt;z-index:251644416" adj="-1776,4418">
            <v:textbox>
              <w:txbxContent>
                <w:p w:rsidR="00882996" w:rsidRDefault="00882996">
                  <w:r>
                    <w:t>Yaşananlar karşısında duygu ve düşüncelerin hareketlerle ortaya konmasına ne denir çocuklar?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0" style="position:absolute;margin-left:-44.6pt;margin-top:31.6pt;width:271.35pt;height:3.55pt;flip:y;z-index:251649536"/>
        </w:pict>
      </w:r>
      <w:r w:rsidRPr="00E75A73">
        <w:rPr>
          <w:rFonts w:ascii="Times New Roman" w:hAnsi="Times New Roman"/>
          <w:color w:val="FF0000"/>
          <w:sz w:val="24"/>
          <w:szCs w:val="24"/>
        </w:rPr>
        <w:t>A</w:t>
      </w:r>
      <w:r w:rsidRPr="00E75A73">
        <w:rPr>
          <w:rFonts w:ascii="Times New Roman" w:hAnsi="Times New Roman"/>
          <w:sz w:val="24"/>
          <w:szCs w:val="24"/>
        </w:rPr>
        <w:t>.</w:t>
      </w:r>
      <w:r>
        <w:rPr>
          <w:rFonts w:ascii="Arial" w:hAnsi="Arial" w:cs="Arial"/>
          <w:noProof/>
          <w:color w:val="0000FF"/>
          <w:lang w:eastAsia="tr-TR"/>
        </w:rPr>
        <w:t xml:space="preserve"> </w:t>
      </w:r>
      <w:hyperlink r:id="rId9" w:history="1">
        <w:r w:rsidRPr="00B749A3">
          <w:rPr>
            <w:rFonts w:ascii="Arial" w:hAnsi="Arial" w:cs="Arial"/>
            <w:noProof/>
            <w:color w:val="0000FF"/>
            <w:lang w:eastAsia="tr-TR"/>
          </w:rPr>
          <w:pict>
            <v:shape id="ipfi94Z6YVulBKCSM:" o:spid="_x0000_i1027" type="#_x0000_t75" alt="http://t1.gstatic.com/images?q=tbn:i94Z6YVulBKCSM:http://ckyrobert.tripod.com/sitebuildercontent/sitebuilderpictures/south_park_kyle.gif" href="http://www.google.com.tr/imgres?imgurl=http://ckyrobert.tripod.com/sitebuildercontent/sitebuilderpictures/south_park_kyle.gif&amp;imgrefurl=http://ckyrobert.tripod.com/id1.html&amp;usg=__FAhJgv_p0FyKC57OtBY1X6LuVpo=&amp;h=115&amp;w=154&amp;sz=5&amp;hl=tr&amp;start=6&amp;zoom=1&amp;um=1&amp;itbs=1&amp;tbnid=i94Z6YVulBKCSM:&amp;tbnh=72&amp;tbnw=96&amp;prev=/images?q=kyle&amp;tbnid=72evjeODXHn-EM:&amp;tbnh=0&amp;tbnw=0&amp;um=1&amp;hl=tr&amp;sa=X&amp;imgtype=i_similar&amp;tbs=isch" style="width:31.5pt;height:24pt;visibility:visible" o:button="t">
              <v:fill o:detectmouseclick="t"/>
              <v:imagedata r:id="rId10" o:title=""/>
            </v:shape>
          </w:pict>
        </w:r>
      </w:hyperlink>
      <w:r>
        <w:rPr>
          <w:rFonts w:ascii="Times New Roman" w:hAnsi="Times New Roman"/>
          <w:sz w:val="24"/>
          <w:szCs w:val="24"/>
        </w:rPr>
        <w:t xml:space="preserve">   </w:t>
      </w:r>
      <w:r w:rsidRPr="00E75A73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.</w:t>
      </w:r>
      <w:r w:rsidRPr="00E75A73">
        <w:rPr>
          <w:rFonts w:ascii="Arial" w:hAnsi="Arial" w:cs="Arial"/>
          <w:color w:val="000000"/>
        </w:rPr>
        <w:t xml:space="preserve"> </w:t>
      </w:r>
      <w:hyperlink r:id="rId11" w:history="1">
        <w:r w:rsidRPr="00B749A3">
          <w:rPr>
            <w:rFonts w:ascii="Arial" w:hAnsi="Arial" w:cs="Arial"/>
            <w:noProof/>
            <w:color w:val="0000FF"/>
            <w:lang w:eastAsia="tr-TR"/>
          </w:rPr>
          <w:pict>
            <v:shape id="ipf6fh6KhjfhUoPRM:" o:spid="_x0000_i1028" type="#_x0000_t75" alt="http://t2.gstatic.com/images?q=tbn:6fh6KhjfhUoPRM:http://www.allsouthpark.ru/test/kyle.jpg" href="http://www.google.com.tr/imgres?imgurl=http://www.allsouthpark.ru/test/kyle.jpg&amp;imgrefurl=http://werder.hiblogger.net/371897.html&amp;usg=__PS3VKTJxocjKbtBQPeqWcfV6Q5o=&amp;h=229&amp;w=250&amp;sz=24&amp;hl=tr&amp;start=4&amp;zoom=1&amp;um=1&amp;itbs=1&amp;tbnid=6fh6KhjfhUoPRM:&amp;tbnh=102&amp;tbnw=111&amp;prev=/images?q=kyle&amp;tbnid=72evjeODXHn-EM:&amp;tbnh=0&amp;tbnw=0&amp;um=1&amp;hl=tr&amp;sa=X&amp;imgtype=i_similar&amp;tbs=isch" style="width:25.5pt;height:24pt;visibility:visible" o:button="t">
              <v:fill o:detectmouseclick="t"/>
              <v:imagedata r:id="rId12" o:title=""/>
            </v:shape>
          </w:pict>
        </w:r>
      </w:hyperlink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    </w:t>
      </w:r>
      <w:r w:rsidRPr="00E75A73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E75A73">
        <w:rPr>
          <w:rFonts w:ascii="Arial" w:hAnsi="Arial" w:cs="Arial"/>
          <w:color w:val="000000"/>
        </w:rPr>
        <w:t xml:space="preserve"> </w:t>
      </w:r>
      <w:hyperlink r:id="rId13" w:history="1">
        <w:r w:rsidRPr="00B749A3">
          <w:rPr>
            <w:rFonts w:ascii="Arial" w:hAnsi="Arial" w:cs="Arial"/>
            <w:noProof/>
            <w:color w:val="0000FF"/>
            <w:lang w:eastAsia="tr-TR"/>
          </w:rPr>
          <w:pict>
            <v:shape id="ipfeOIfAi6N3ZSV-M:" o:spid="_x0000_i1029" type="#_x0000_t75" alt="http://t3.gstatic.com/images?q=tbn:eOIfAi6N3ZSV-M:http://img228.imageshack.us/img228/9803/kylebroflovskitp0.jpg" href="http://www.google.com.tr/imgres?imgurl=http://img228.imageshack.us/img228/9803/kylebroflovskitp0.jpg&amp;imgrefurl=http://www.frmtr.com/anime-cizgi-eserler/1972377-south-parktan-kyle-broflovski-5-ve-onur-animem.html&amp;usg=__2eFfk-n4Mu-hr5O_XhpOTUOQAbU=&amp;h=362&amp;w=302&amp;sz=32&amp;hl=tr&amp;start=32&amp;zoom=1&amp;um=1&amp;itbs=1&amp;tbnid=eOIfAi6N3ZSV-M:&amp;tbnh=121&amp;tbnw=101&amp;prev=/images?q=kyle&amp;start=20&amp;tbnid=72evjeODXHn-EM:&amp;tbnh=0&amp;tbnw=0&amp;um=1&amp;hl=tr&amp;sa=N&amp;imgtype=i_similar&amp;ndsp=20&amp;tbs=isch" style="width:21pt;height:25.5pt;visibility:visible" o:button="t">
              <v:fill o:detectmouseclick="t"/>
              <v:imagedata r:id="rId14" o:title=""/>
            </v:shape>
          </w:pict>
        </w:r>
      </w:hyperlink>
      <w:r>
        <w:rPr>
          <w:rFonts w:ascii="Arial" w:hAnsi="Arial" w:cs="Arial"/>
          <w:color w:val="000000"/>
        </w:rPr>
        <w:t xml:space="preserve">    </w:t>
      </w:r>
      <w:r w:rsidRPr="00E75A73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E75A73">
        <w:rPr>
          <w:rFonts w:ascii="Arial" w:hAnsi="Arial" w:cs="Arial"/>
          <w:color w:val="000000"/>
        </w:rPr>
        <w:t xml:space="preserve"> </w:t>
      </w:r>
      <w:hyperlink r:id="rId15" w:history="1">
        <w:r w:rsidRPr="00B749A3">
          <w:rPr>
            <w:rFonts w:ascii="Arial" w:hAnsi="Arial" w:cs="Arial"/>
            <w:noProof/>
            <w:color w:val="0000FF"/>
            <w:lang w:eastAsia="tr-TR"/>
          </w:rPr>
          <w:pict>
            <v:shape id="ipfoLL-uG3HmRqr1M:" o:spid="_x0000_i1030" type="#_x0000_t75" alt="http://t2.gstatic.com/images?q=tbn:oLL-uG3HmRqr1M:http://media.giantbomb.com/uploads/0/4810/1202414-_kyle_icon.jpg" href="http://www.google.com.tr/imgres?imgurl=http://media.giantbomb.com/uploads/0/4810/1202414-_kyle_icon.jpg&amp;imgrefurl=http://www.giantbomb.com/cartoon-character/92-2164/characters/&amp;usg=__PFlwzdxZQeGVvmnaY3JsAmmpebE=&amp;h=75&amp;w=75&amp;sz=3&amp;hl=tr&amp;start=21&amp;zoom=1&amp;um=1&amp;itbs=1&amp;tbnid=oLL-uG3HmRqr1M:&amp;tbnh=71&amp;tbnw=71&amp;prev=/images?q=kyle&amp;start=20&amp;tbnid=72evjeODXHn-EM:&amp;tbnh=0&amp;tbnw=0&amp;um=1&amp;hl=tr&amp;sa=N&amp;imgtype=i_similar&amp;ndsp=20&amp;tbs=isch" style="width:23.25pt;height:23.25pt;visibility:visible" o:button="t">
              <v:fill o:detectmouseclick="t"/>
              <v:imagedata r:id="rId16" o:title=""/>
            </v:shape>
          </w:pict>
        </w:r>
      </w:hyperlink>
    </w:p>
    <w:p w:rsidR="00882996" w:rsidRPr="00445F4A" w:rsidRDefault="00882996">
      <w:pPr>
        <w:rPr>
          <w:rFonts w:ascii="Times New Roman" w:hAnsi="Times New Roman"/>
          <w:b/>
          <w:color w:val="FF0000"/>
          <w:sz w:val="24"/>
          <w:szCs w:val="24"/>
        </w:rPr>
      </w:pPr>
      <w:r w:rsidRPr="00445F4A">
        <w:rPr>
          <w:rFonts w:ascii="Times New Roman" w:hAnsi="Times New Roman"/>
          <w:b/>
          <w:color w:val="FF0000"/>
          <w:sz w:val="24"/>
          <w:szCs w:val="24"/>
        </w:rPr>
        <w:t>3.</w:t>
      </w:r>
      <w:r w:rsidRPr="00445F4A">
        <w:rPr>
          <w:rFonts w:ascii="Arial" w:hAnsi="Arial" w:cs="Arial"/>
          <w:color w:val="000000"/>
        </w:rPr>
        <w:t xml:space="preserve"> </w:t>
      </w:r>
      <w:hyperlink r:id="rId17" w:history="1">
        <w:r w:rsidRPr="00B749A3">
          <w:rPr>
            <w:rFonts w:ascii="Arial" w:hAnsi="Arial" w:cs="Arial"/>
            <w:noProof/>
            <w:color w:val="0000FF"/>
            <w:lang w:eastAsia="tr-TR"/>
          </w:rPr>
          <w:pict>
            <v:shape id="ipfuDgRlW-FUbiWkM:" o:spid="_x0000_i1031" type="#_x0000_t75" alt="http://t1.gstatic.com/images?q=tbn:uDgRlW-FUbiWkM:http://gorseller.itusozluk.com/4f21adc2a77a410dc5955a65b2d7fa4630905/tb/120" href="http://www.google.com.tr/imgres?imgurl=http://gorseller.itusozluk.com/4f21adc2a77a410dc5955a65b2d7fa4630905/tb/120&amp;imgrefurl=http://www.itusozluk.com/goster.php/barney+rubble/?d=barney+molozta%FE&amp;usg=__l9jpHM6Q5c4aa7VeQVtPhd1s2io=&amp;h=120&amp;w=120&amp;sz=5&amp;hl=tr&amp;start=1&amp;zoom=1&amp;um=1&amp;itbs=1&amp;tbnid=uDgRlW-FUbiWkM:&amp;tbnh=88&amp;tbnw=88&amp;prev=/images?q=barney+molozta%C5%9F&amp;um=1&amp;hl=tr&amp;tbs=isch" style="width:24.75pt;height:24.75pt;flip:x;visibility:visible" o:button="t">
              <v:fill o:detectmouseclick="t"/>
              <v:imagedata r:id="rId18" o:title=""/>
            </v:shape>
          </w:pict>
        </w:r>
      </w:hyperlink>
    </w:p>
    <w:p w:rsidR="00882996" w:rsidRDefault="00882996">
      <w:pPr>
        <w:rPr>
          <w:rFonts w:ascii="Times New Roman" w:hAnsi="Times New Roman"/>
          <w:color w:val="000000"/>
        </w:rPr>
      </w:pPr>
    </w:p>
    <w:p w:rsidR="00882996" w:rsidRDefault="00882996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31" style="position:absolute;margin-left:-44.6pt;margin-top:16.55pt;width:271.35pt;height:3.55pt;flip:y;z-index:251650560"/>
        </w:pict>
      </w: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color w:val="000000"/>
          <w:sz w:val="24"/>
          <w:szCs w:val="24"/>
        </w:rPr>
        <w:t xml:space="preserve">davranış   </w:t>
      </w:r>
      <w:r w:rsidRPr="00596D1A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.kişilik  </w:t>
      </w:r>
      <w:r w:rsidRPr="00D0106B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.kimlik  </w:t>
      </w:r>
      <w:r w:rsidRPr="00D0106B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.hoşgörü</w:t>
      </w:r>
    </w:p>
    <w:p w:rsidR="00882996" w:rsidRDefault="00882996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2" type="#_x0000_t62" style="position:absolute;margin-left:56.65pt;margin-top:6.4pt;width:166.5pt;height:54.75pt;z-index:251651584" adj="-1823,10001">
            <v:textbox>
              <w:txbxContent>
                <w:p w:rsidR="00882996" w:rsidRDefault="00882996">
                  <w:r>
                    <w:t>Gel, ne olursan ol yine gel. Yüz bin kere tövbeni bozmuş olsan  da yine gel.</w:t>
                  </w:r>
                </w:p>
              </w:txbxContent>
            </v:textbox>
          </v:shape>
        </w:pict>
      </w:r>
      <w:r w:rsidRPr="00596D1A">
        <w:rPr>
          <w:rFonts w:ascii="Times New Roman" w:hAnsi="Times New Roman"/>
          <w:b/>
          <w:color w:val="FF0000"/>
          <w:sz w:val="24"/>
          <w:szCs w:val="24"/>
        </w:rPr>
        <w:t>4.</w:t>
      </w:r>
      <w:r w:rsidRPr="00D0106B">
        <w:rPr>
          <w:rFonts w:ascii="Arial" w:hAnsi="Arial" w:cs="Arial"/>
          <w:color w:val="000000"/>
        </w:rPr>
        <w:t xml:space="preserve"> </w:t>
      </w:r>
      <w:hyperlink r:id="rId19" w:history="1">
        <w:r w:rsidRPr="00B749A3">
          <w:rPr>
            <w:rFonts w:ascii="Arial" w:hAnsi="Arial" w:cs="Arial"/>
            <w:noProof/>
            <w:color w:val="0000FF"/>
            <w:lang w:eastAsia="tr-TR"/>
          </w:rPr>
          <w:pict>
            <v:shape id="Resim 19" o:spid="_x0000_i1032" type="#_x0000_t75" alt="http://www.google.com.tr/images?q=tbn:WpnQM0aZ2poXqM::www.meleklermekani.com/imagehosting/meleklermekani10-8874.jpg&amp;t=1&amp;h=94&amp;w=68&amp;usg=__QKlpMzfaqXuGuc8WQsbsLXJgNlY=" href="http://www.google.com.tr/imgres?imgurl=http://www.meleklermekani.com/imagehosting/meleklermekani10-8874.jpg&amp;imgrefurl=http://www.meleklermekani.com/hz-mevlana/83996-hazreti-mevlana-sozleri.html&amp;h=622&amp;w=450&amp;sz=51&amp;tbnid=WpnQM0aZ2poXqM:&amp;tbnh=136&amp;tbnw=98&amp;prev=/images?q=mevlana+resmi&amp;zoom=1&amp;q=mevlana+resmi&amp;hl=tr&amp;usg=__Ee0h4N9EkV9R3CpmC3a26F9KEZA=&amp;sa=X&amp;ei=hQu3TK-DCorNswaI4_CSCw&amp;ved=0CCAQ9QEw" style="width:39pt;height:53.25pt;visibility:visible" o:button="t">
              <v:fill o:detectmouseclick="t"/>
              <v:imagedata r:id="rId20" o:title=""/>
            </v:shape>
          </w:pict>
        </w:r>
      </w:hyperlink>
    </w:p>
    <w:p w:rsidR="00882996" w:rsidRPr="0050110E" w:rsidRDefault="00882996">
      <w:pPr>
        <w:rPr>
          <w:rFonts w:ascii="Times New Roman" w:hAnsi="Times New Roman"/>
        </w:rPr>
      </w:pPr>
      <w:r w:rsidRPr="0050110E">
        <w:rPr>
          <w:rFonts w:ascii="Times New Roman" w:hAnsi="Times New Roman"/>
        </w:rPr>
        <w:t>Hazreti Mevlana, bu sözü ile aşağıdakilerden hangisinin önemini belirtmek istemiştir?</w:t>
      </w:r>
    </w:p>
    <w:p w:rsidR="00882996" w:rsidRPr="0050110E" w:rsidRDefault="00882996">
      <w:pPr>
        <w:rPr>
          <w:rFonts w:ascii="Times New Roman" w:hAnsi="Times New Roman"/>
          <w:color w:val="FF0000"/>
          <w:sz w:val="24"/>
          <w:szCs w:val="24"/>
        </w:rPr>
      </w:pPr>
      <w:r w:rsidRPr="0050110E">
        <w:rPr>
          <w:rFonts w:ascii="Times New Roman" w:hAnsi="Times New Roman"/>
          <w:color w:val="FF0000"/>
          <w:sz w:val="24"/>
          <w:szCs w:val="24"/>
        </w:rPr>
        <w:t xml:space="preserve"> A.</w:t>
      </w:r>
      <w:r>
        <w:rPr>
          <w:rFonts w:ascii="Times New Roman" w:hAnsi="Times New Roman"/>
          <w:sz w:val="24"/>
          <w:szCs w:val="24"/>
        </w:rPr>
        <w:t xml:space="preserve">duyguların                </w:t>
      </w:r>
      <w:r w:rsidRPr="0050110E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.düşüncelerin</w:t>
      </w:r>
      <w:r w:rsidRPr="0050110E">
        <w:rPr>
          <w:rFonts w:ascii="Times New Roman" w:hAnsi="Times New Roman"/>
          <w:color w:val="FF0000"/>
          <w:sz w:val="24"/>
          <w:szCs w:val="24"/>
        </w:rPr>
        <w:t xml:space="preserve">                </w:t>
      </w:r>
    </w:p>
    <w:p w:rsidR="00882996" w:rsidRDefault="00882996" w:rsidP="00E75A73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33" style="position:absolute;margin-left:-44.6pt;margin-top:22.8pt;width:271.35pt;height:3.55pt;flip:y;z-index:251652608"/>
        </w:pict>
      </w:r>
      <w:r w:rsidRPr="0050110E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.hoş görünün               </w:t>
      </w:r>
      <w:r w:rsidRPr="0050110E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.davranışların</w:t>
      </w:r>
    </w:p>
    <w:p w:rsidR="00882996" w:rsidRPr="0050110E" w:rsidRDefault="00882996" w:rsidP="00E75A73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4" type="#_x0000_t62" style="position:absolute;margin-left:46.15pt;margin-top:10.95pt;width:173.25pt;height:40.7pt;z-index:251653632" adj="-673,5705">
            <v:textbox>
              <w:txbxContent>
                <w:p w:rsidR="00882996" w:rsidRDefault="00882996">
                  <w:r>
                    <w:t>Hoşgörü kavramı ile ilgili aşağıda kilerden hangisi söylenemez?</w:t>
                  </w:r>
                </w:p>
              </w:txbxContent>
            </v:textbox>
          </v:shape>
        </w:pict>
      </w:r>
      <w:r w:rsidRPr="0050110E">
        <w:rPr>
          <w:rFonts w:ascii="Times New Roman" w:hAnsi="Times New Roman"/>
          <w:b/>
          <w:color w:val="FF0000"/>
          <w:sz w:val="24"/>
          <w:szCs w:val="24"/>
        </w:rPr>
        <w:t>5.</w:t>
      </w:r>
      <w:r w:rsidRPr="0050110E">
        <w:rPr>
          <w:rFonts w:ascii="Arial" w:hAnsi="Arial" w:cs="Arial"/>
          <w:color w:val="000000"/>
        </w:rPr>
        <w:t xml:space="preserve"> </w:t>
      </w:r>
      <w:hyperlink r:id="rId21" w:history="1">
        <w:r w:rsidRPr="00B749A3">
          <w:rPr>
            <w:rFonts w:ascii="Arial" w:hAnsi="Arial" w:cs="Arial"/>
            <w:noProof/>
            <w:color w:val="0000FF"/>
            <w:lang w:eastAsia="tr-TR"/>
          </w:rPr>
          <w:pict>
            <v:shape id="Resim 22" o:spid="_x0000_i1033" type="#_x0000_t75" alt="http://www.google.com.tr/images?q=tbn:CyjPGHbqwT9y5M::www.kitap-ozet.net/resimler/yunus_emre.jpg&amp;t=1&amp;h=78&amp;w=78&amp;usg=__H7gHcPZ6kYVSbyAj470pM2AAWkg=" href="http://www.google.com.tr/imgres?imgurl=http://www.kitap-ozet.net/resimler/yunus_emre.jpg&amp;imgrefurl=http://www.kitap-ozet.net/kitap-ozetleri-yazar-biyografileri/yunus-emre-2.html&amp;h=300&amp;w=300&amp;sz=13&amp;tbnid=CyjPGHbqwT9y5M:&amp;tbnh=116&amp;tbnw=116&amp;prev=/images?q=yunus+emre&amp;zoom=1&amp;q=yunus+emre&amp;hl=tr&amp;usg=__gd5qGJcX1vTDm0zsHKV3MXDHcwE=&amp;sa=X&amp;ei=bg23TKuNGMzAswamsdySCw&amp;ved=0CDUQ9QEw" style="width:33pt;height:33pt;flip:x;visibility:visible" o:button="t">
              <v:fill o:detectmouseclick="t"/>
              <v:imagedata r:id="rId22" o:title=""/>
            </v:shape>
          </w:pict>
        </w:r>
      </w:hyperlink>
    </w:p>
    <w:p w:rsidR="00882996" w:rsidRDefault="00882996" w:rsidP="00E75A73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Yunus Emre</w:t>
      </w:r>
    </w:p>
    <w:p w:rsidR="00882996" w:rsidRDefault="00882996" w:rsidP="00E75A73">
      <w:pPr>
        <w:rPr>
          <w:rFonts w:ascii="Times New Roman" w:hAnsi="Times New Roman"/>
          <w:color w:val="000000"/>
          <w:sz w:val="24"/>
          <w:szCs w:val="24"/>
        </w:rPr>
      </w:pPr>
      <w:r w:rsidRPr="00AC60E6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.farklılıklara değer vermek.</w:t>
      </w:r>
    </w:p>
    <w:p w:rsidR="00882996" w:rsidRDefault="00882996" w:rsidP="00E75A73">
      <w:pPr>
        <w:rPr>
          <w:rFonts w:ascii="Times New Roman" w:hAnsi="Times New Roman"/>
          <w:color w:val="000000"/>
          <w:sz w:val="24"/>
          <w:szCs w:val="24"/>
        </w:rPr>
      </w:pPr>
      <w:r w:rsidRPr="00AC60E6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.farklılıklara karşı çıkmak.</w:t>
      </w:r>
    </w:p>
    <w:p w:rsidR="00882996" w:rsidRDefault="00882996" w:rsidP="00E75A73">
      <w:pPr>
        <w:rPr>
          <w:rFonts w:ascii="Times New Roman" w:hAnsi="Times New Roman"/>
          <w:color w:val="000000"/>
          <w:sz w:val="24"/>
          <w:szCs w:val="24"/>
        </w:rPr>
      </w:pPr>
      <w:r w:rsidRPr="00AC60E6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.farklılıklara saygı duymak.</w:t>
      </w:r>
    </w:p>
    <w:p w:rsidR="00882996" w:rsidRDefault="00882996" w:rsidP="00E75A73">
      <w:pPr>
        <w:rPr>
          <w:rFonts w:ascii="Times New Roman" w:hAnsi="Times New Roman"/>
          <w:color w:val="000000"/>
          <w:sz w:val="24"/>
          <w:szCs w:val="24"/>
        </w:rPr>
      </w:pPr>
      <w:r w:rsidRPr="00AC60E6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.farklılıkları kabul etmek.</w:t>
      </w:r>
    </w:p>
    <w:p w:rsidR="00882996" w:rsidRDefault="00882996" w:rsidP="00E75A73">
      <w:pPr>
        <w:rPr>
          <w:rFonts w:ascii="Times New Roman" w:hAnsi="Times New Roman"/>
          <w:color w:val="000000"/>
          <w:sz w:val="24"/>
          <w:szCs w:val="24"/>
        </w:rPr>
      </w:pPr>
    </w:p>
    <w:p w:rsidR="00882996" w:rsidRDefault="00882996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5" type="#_x0000_t62" style="position:absolute;margin-left:61.15pt;margin-top:16.15pt;width:188.25pt;height:40.5pt;z-index:251654656" adj="-1928,12160">
            <v:textbox>
              <w:txbxContent>
                <w:p w:rsidR="00882996" w:rsidRDefault="00882996">
                  <w:r>
                    <w:t>Okuldan dönerken sokakta bir nüfus cüzdanı buldum.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6" style="position:absolute;margin-left:-17.75pt;margin-top:16.15pt;width:3.55pt;height:675.75pt;z-index:251643392"/>
        </w:pict>
      </w:r>
      <w:r>
        <w:rPr>
          <w:rFonts w:ascii="Times New Roman" w:hAnsi="Times New Roman"/>
          <w:color w:val="FF0000"/>
          <w:sz w:val="24"/>
          <w:szCs w:val="24"/>
        </w:rPr>
        <w:t>DERSİ ÇALIŞMA YAPRAKLARI – 2</w:t>
      </w:r>
    </w:p>
    <w:p w:rsidR="00882996" w:rsidRDefault="00882996">
      <w:pPr>
        <w:rPr>
          <w:rFonts w:ascii="Arial" w:hAnsi="Arial" w:cs="Arial"/>
          <w:color w:val="000000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6</w:t>
      </w:r>
      <w:r w:rsidRPr="00DE426C">
        <w:rPr>
          <w:rFonts w:ascii="Times New Roman" w:hAnsi="Times New Roman"/>
          <w:b/>
          <w:color w:val="FF0000"/>
          <w:sz w:val="24"/>
          <w:szCs w:val="24"/>
        </w:rPr>
        <w:t>.</w:t>
      </w:r>
      <w:r w:rsidRPr="00DE426C">
        <w:rPr>
          <w:rFonts w:ascii="Arial" w:hAnsi="Arial" w:cs="Arial"/>
          <w:color w:val="000000"/>
        </w:rPr>
        <w:t xml:space="preserve"> </w:t>
      </w:r>
      <w:hyperlink r:id="rId23" w:history="1">
        <w:r w:rsidRPr="00B749A3">
          <w:rPr>
            <w:rFonts w:ascii="Arial" w:hAnsi="Arial" w:cs="Arial"/>
            <w:noProof/>
            <w:color w:val="0000FF"/>
            <w:lang w:eastAsia="tr-TR"/>
          </w:rPr>
          <w:pict>
            <v:shape id="ipfaDDafzP7XsrefM:" o:spid="_x0000_i1034" type="#_x0000_t75" alt="http://t2.gstatic.com/images?q=tbn:aDDafzP7XsrefM:http://www.ozgunresimler.com/data/media/1134/heidi1qn0.gif" href="http://www.google.com.tr/imgres?imgurl=http://www.ozgunresimler.com/data/media/1134/heidi1qn0.gif&amp;imgrefurl=http://www.ozgunresimler.com/r-cizgi-film-karakterleri-1130-heidi-resimleri-1134-heidi-resimleri-15769.htm&amp;usg=__q8UtsDm7evM6lnsOjB7dYDPJw2I=&amp;h=768&amp;w=1024&amp;sz=46&amp;hl=tr&amp;start=1&amp;zoom=1&amp;um=1&amp;itbs=1&amp;tbnid=aDDafzP7XsrefM:&amp;tbnh=113&amp;tbnw=150&amp;prev=/images?q=heidi&amp;um=1&amp;hl=tr&amp;sa=X&amp;tbs=isch" style="width:41.25pt;height:31.5pt;flip:x;visibility:visible" o:button="t">
              <v:fill o:detectmouseclick="t"/>
              <v:imagedata r:id="rId24" o:title=""/>
            </v:shape>
          </w:pict>
        </w:r>
      </w:hyperlink>
    </w:p>
    <w:p w:rsidR="00882996" w:rsidRPr="006E4CC7" w:rsidRDefault="00882996">
      <w:pPr>
        <w:rPr>
          <w:rFonts w:ascii="Times New Roman" w:hAnsi="Times New Roman"/>
        </w:rPr>
      </w:pPr>
      <w:r w:rsidRPr="006E4CC7">
        <w:rPr>
          <w:rFonts w:ascii="Times New Roman" w:hAnsi="Times New Roman"/>
        </w:rPr>
        <w:t>Heidi, bulduğu nüfus cüzdanının sahibi ile ilgili aşağıdaki bilgilerden hangisine ulaşamaz?</w:t>
      </w:r>
    </w:p>
    <w:p w:rsidR="00882996" w:rsidRPr="006E4CC7" w:rsidRDefault="0088299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evli olup olmadığına    </w:t>
      </w:r>
      <w:r w:rsidRPr="006E4CC7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. adresine</w:t>
      </w:r>
    </w:p>
    <w:p w:rsidR="00882996" w:rsidRPr="006E4CC7" w:rsidRDefault="00882996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7" style="position:absolute;margin-left:-14.2pt;margin-top:21.1pt;width:271.35pt;height:3.55pt;flip:y;z-index:251655680"/>
        </w:pict>
      </w:r>
      <w:r>
        <w:rPr>
          <w:rFonts w:ascii="Times New Roman" w:hAnsi="Times New Roman"/>
          <w:color w:val="FF0000"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 xml:space="preserve">nereli olduğuna            </w:t>
      </w:r>
      <w:r w:rsidRPr="006E4CC7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.doğum tarihine</w:t>
      </w:r>
    </w:p>
    <w:p w:rsidR="00882996" w:rsidRDefault="00882996" w:rsidP="00A7385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7.</w:t>
      </w:r>
      <w:hyperlink r:id="rId25" w:history="1">
        <w:r w:rsidRPr="00B749A3">
          <w:rPr>
            <w:rFonts w:ascii="Arial" w:hAnsi="Arial" w:cs="Arial"/>
            <w:noProof/>
            <w:color w:val="0000FF"/>
            <w:lang w:eastAsia="tr-TR"/>
          </w:rPr>
          <w:pict>
            <v:shape id="Resim 28" o:spid="_x0000_i1035" type="#_x0000_t75" alt="http://www.google.com.tr/images?q=tbn:r2Dkd8YG5ddpxM::www.iyi-resimler.com/data/media/4/Asker%252520Resimleri%252520(9).jpg&amp;t=1&amp;h=94&amp;w=62&amp;usg=__YteMib0r6JxkoFUVv4zc9C0isoQ=" href="http://www.google.com.tr/imgres?imgurl=http://www.iyi-resimler.com/data/media/4/Asker%20Resimleri%20(9).jpg&amp;imgrefurl=http://www.iyi-resimler.com/resimler-asker-resimleri-4-asker-resimleri-915.html&amp;h=965&amp;w=640&amp;sz=848&amp;tbnid=r2Dkd8YG5ddpxM:&amp;tbnh=148&amp;tbnw=98&amp;prev=/images?q=asker+resmi&amp;zoom=1&amp;q=asker+resmi&amp;hl=tr&amp;usg=__qBVYFL4-UBdpwtRbwoP7ojPw9mo=&amp;sa=X&amp;ei=LxW3TPGyBMaSswbn8dCTCw&amp;ved=0CCAQ9QEw" style="width:21.75pt;height:32.25pt;visibility:visible" o:button="t">
              <v:fill o:detectmouseclick="t"/>
              <v:imagedata r:id="rId26" o:title=""/>
            </v:shape>
          </w:pict>
        </w:r>
      </w:hyperlink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hyperlink r:id="rId27" w:history="1">
        <w:r w:rsidRPr="00B749A3">
          <w:rPr>
            <w:rFonts w:ascii="Arial" w:hAnsi="Arial" w:cs="Arial"/>
            <w:noProof/>
            <w:color w:val="0000FF"/>
            <w:lang w:eastAsia="tr-TR"/>
          </w:rPr>
          <w:pict>
            <v:shape id="ipfo3WiJWFuexoaJM:" o:spid="_x0000_i1036" type="#_x0000_t75" alt="http://t2.gstatic.com/images?q=tbn:o3WiJWFuexoaJM:http://www.guzelresimler.name.tr/data/media/80/bahcesehir-universitesi-mezuniyet-toreni.jpg" href="http://www.google.com.tr/imgres?imgurl=http://www.guzelresimler.name.tr/data/media/80/bahcesehir-universitesi-mezuniyet-toreni.jpg&amp;imgrefurl=http://www.guzelresimler.name.tr/resim-universite-resimleri-28-istanbul-bahcesehir-universitesi-80-bahcesehir-universitesi-mezuniyet-toreni-903.htm&amp;usg=__9P_NDnwLRqlNJPp7m8tbIwpuoD0=&amp;h=333&amp;w=500&amp;sz=100&amp;hl=tr&amp;start=1&amp;zoom=1&amp;um=1&amp;itbs=1&amp;tbnid=o3WiJWFuexoaJM:&amp;tbnh=87&amp;tbnw=130&amp;prev=/images?q=%C3%BCniversite+mezuniyet+resimleri&amp;tbnid=o3WiJWFuexoaJM:&amp;tbnh=0&amp;tbnw=0&amp;um=1&amp;hl=tr&amp;sa=X&amp;imgtype=i_similar&amp;tbs=isch" style="width:48.75pt;height:32.25pt;visibility:visible" o:button="t">
              <v:fill o:detectmouseclick="t"/>
              <v:imagedata r:id="rId28" o:title=""/>
            </v:shape>
          </w:pict>
        </w:r>
      </w:hyperlink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B749A3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pict>
          <v:shape id="Resim 43" o:spid="_x0000_i1037" type="#_x0000_t75" style="width:26.25pt;height:35.25pt;visibility:visible">
            <v:imagedata r:id="rId29" o:title=""/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  <w:hyperlink r:id="rId30" w:history="1">
        <w:r w:rsidRPr="00B749A3">
          <w:rPr>
            <w:rFonts w:ascii="Arial" w:hAnsi="Arial" w:cs="Arial"/>
            <w:noProof/>
            <w:color w:val="0000FF"/>
            <w:lang w:eastAsia="tr-TR"/>
          </w:rPr>
          <w:pict>
            <v:shape id="ipfjGBhffyA89HjTM:" o:spid="_x0000_i1038" type="#_x0000_t75" alt="http://t1.gstatic.com/images?q=tbn:jGBhffyA89HjTM:http://www.erkeyapi.com/Dosyalar/HaberlerKSU3VVL99X4HWUYZCIEDogrenci_ilkokul.jpg" href="http://www.google.com.tr/imgres?imgurl=http://www.erkeyapi.com/Dosyalar/HaberlerKSU3VVL99X4HWUYZCIEDogrenci_ilkokul.jpg&amp;imgrefurl=http://www.erkeyapi.com/&amp;usg=__abdxd319wShSoogge8QCvtwzgfs=&amp;h=257&amp;w=343&amp;sz=37&amp;hl=tr&amp;start=1&amp;zoom=1&amp;um=1&amp;itbs=1&amp;tbnid=jGBhffyA89HjTM:&amp;tbnh=90&amp;tbnw=120&amp;prev=/images?q=ilk%C3%B6%C4%9Fretim+resimleri&amp;tbnid=jGBhffyA89HjTM:&amp;tbnh=0&amp;tbnw=0&amp;um=1&amp;hl=tr&amp;sa=X&amp;imgtype=i_similar&amp;tbs=isch" style="width:34.5pt;height:34.5pt;visibility:visible" o:button="t">
              <v:fill o:detectmouseclick="t"/>
              <v:imagedata r:id="rId31" o:title=""/>
            </v:shape>
          </w:pict>
        </w:r>
      </w:hyperlink>
      <w:hyperlink r:id="rId32" w:history="1">
        <w:r w:rsidRPr="00B749A3">
          <w:rPr>
            <w:rFonts w:ascii="Arial" w:hAnsi="Arial" w:cs="Arial"/>
            <w:noProof/>
            <w:color w:val="0000FF"/>
            <w:lang w:eastAsia="tr-TR"/>
          </w:rPr>
          <w:pict>
            <v:shape id="Resim 40" o:spid="_x0000_i1039" type="#_x0000_t75" alt="http://t2.gstatic.com/images?q=tbn:TiMayW152nfi5M:http://www.trt.net.tr/medya1/resim/2010/08/27/57f3ff39-eaab-4bfe-bc2f-ee99ed10eadb-444x333.jpg" href="http://www.google.com.tr/imgres?imgurl=http://www.trt.net.tr/medya1/resim/2010/08/27/57f3ff39-eaab-4bfe-bc2f-ee99ed10eadb-444x333.jpg&amp;imgrefurl=http://www.trt.net.tr/haber/HaberDetay.aspx?HaberKodu=85253548-46e2-4610-bd6e-c3b22381886e&amp;usg=__pqkJzbFqhgWvUbDztUQ9GMOygVg=&amp;h=333&amp;w=444&amp;sz=32&amp;hl=tr&amp;start=17&amp;zoom=1&amp;um=1&amp;itbs=1&amp;tbnid=TiMayW152nfi5M:&amp;tbnh=95&amp;tbnw=127&amp;prev=/images?q=4+ya%C5%9F%C4%B1nda+%C3%A7ocuk+resmi&amp;tbnid=jGBhffyA89HjTM:&amp;tbnh=0&amp;tbnw=0&amp;um=1&amp;hl=tr&amp;tbs=isch" style="width:42pt;height:31.5pt;visibility:visible" o:button="t">
              <v:fill o:detectmouseclick="t"/>
              <v:imagedata r:id="rId33" o:title=""/>
            </v:shape>
          </w:pict>
        </w:r>
      </w:hyperlink>
    </w:p>
    <w:p w:rsidR="00882996" w:rsidRDefault="0088299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>I          II             III        IV         V</w:t>
      </w:r>
    </w:p>
    <w:p w:rsidR="00882996" w:rsidRPr="00FB7149" w:rsidRDefault="00882996">
      <w:pPr>
        <w:rPr>
          <w:rFonts w:ascii="Times New Roman" w:hAnsi="Times New Roman"/>
        </w:rPr>
      </w:pPr>
      <w:r w:rsidRPr="00FB7149">
        <w:rPr>
          <w:rFonts w:ascii="Times New Roman" w:hAnsi="Times New Roman"/>
        </w:rPr>
        <w:t xml:space="preserve">Eymen’in albümünden alınan bu resimlerin kronolojik olarak sıralanışı hangisidir? </w:t>
      </w:r>
    </w:p>
    <w:p w:rsidR="00882996" w:rsidRPr="00FB7149" w:rsidRDefault="00882996">
      <w:pPr>
        <w:rPr>
          <w:rFonts w:ascii="Times New Roman" w:hAnsi="Times New Roman"/>
          <w:sz w:val="24"/>
          <w:szCs w:val="24"/>
        </w:rPr>
      </w:pPr>
      <w:r w:rsidRPr="00FB7149"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I–II–III–IV–V             </w:t>
      </w:r>
      <w:r w:rsidRPr="00FB7149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.III–IV–V–II–I </w:t>
      </w:r>
    </w:p>
    <w:p w:rsidR="00882996" w:rsidRPr="00562E4F" w:rsidRDefault="00882996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38" style="position:absolute;margin-left:-14.2pt;margin-top:17.45pt;width:271.35pt;height:3.55pt;flip:y;z-index:251656704"/>
        </w:pict>
      </w:r>
      <w:r w:rsidRPr="00562E4F">
        <w:rPr>
          <w:rFonts w:ascii="Times New Roman" w:hAnsi="Times New Roman"/>
          <w:color w:val="FF0000"/>
          <w:sz w:val="24"/>
          <w:szCs w:val="24"/>
        </w:rPr>
        <w:t>C.</w:t>
      </w:r>
      <w:r>
        <w:rPr>
          <w:rFonts w:ascii="Times New Roman" w:hAnsi="Times New Roman"/>
          <w:color w:val="000000"/>
          <w:sz w:val="24"/>
          <w:szCs w:val="24"/>
        </w:rPr>
        <w:t xml:space="preserve">III–V–IV–II–I             </w:t>
      </w:r>
      <w:r w:rsidRPr="00562E4F">
        <w:rPr>
          <w:rFonts w:ascii="Times New Roman" w:hAnsi="Times New Roman"/>
          <w:color w:val="FF0000"/>
          <w:sz w:val="24"/>
          <w:szCs w:val="24"/>
        </w:rPr>
        <w:t>D.</w:t>
      </w:r>
      <w:r>
        <w:rPr>
          <w:rFonts w:ascii="Times New Roman" w:hAnsi="Times New Roman"/>
          <w:color w:val="000000"/>
          <w:sz w:val="24"/>
          <w:szCs w:val="24"/>
        </w:rPr>
        <w:t xml:space="preserve">III–V–IV–I–II             </w:t>
      </w:r>
    </w:p>
    <w:p w:rsidR="00882996" w:rsidRDefault="00882996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39" type="#_x0000_t62" style="position:absolute;margin-left:40.9pt;margin-top:3.75pt;width:208.5pt;height:54.75pt;z-index:251657728" adj="-855,5326">
            <v:textbox>
              <w:txbxContent>
                <w:p w:rsidR="00882996" w:rsidRDefault="00882996">
                  <w:r>
                    <w:t>Çocuklar, yetişkin insanların taşıt sürebilmeleri için hangi resmi belgeye ihtiyaçları vardır?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8.</w:t>
      </w:r>
      <w:r w:rsidRPr="00DD75A0">
        <w:rPr>
          <w:rFonts w:ascii="Arial" w:hAnsi="Arial" w:cs="Arial"/>
          <w:color w:val="000000"/>
        </w:rPr>
        <w:t xml:space="preserve"> </w:t>
      </w:r>
      <w:hyperlink r:id="rId34" w:history="1">
        <w:r w:rsidRPr="00B749A3">
          <w:rPr>
            <w:rFonts w:ascii="Arial" w:hAnsi="Arial" w:cs="Arial"/>
            <w:noProof/>
            <w:color w:val="0000FF"/>
            <w:lang w:eastAsia="tr-TR"/>
          </w:rPr>
          <w:pict>
            <v:shape id="Resim 44" o:spid="_x0000_i1040" type="#_x0000_t75" alt="http://t3.gstatic.com/images?q=tbn:6FnDEy0sHzsYXM:http://olcaysurucukursu.com/polisisaret/polis3.jpg" href="http://www.google.com.tr/imgres?imgurl=http://olcaysurucukursu.com/polisisaret/polis3.jpg&amp;imgrefurl=http://olcaysurucukursu.com/polisisaret/trafik_polisi_isaretleri_resimleri.html&amp;usg=__5C4ysqaET5MhcftfInsaYRyFZFY=&amp;h=500&amp;w=367&amp;sz=46&amp;hl=tr&amp;start=13&amp;zoom=1&amp;um=1&amp;itbs=1&amp;tbnid=6FnDEy0sHzsYXM:&amp;tbnh=130&amp;tbnw=95&amp;prev=/images?q=trafik+polisleri&amp;um=1&amp;hl=tr&amp;sa=X&amp;tbs=isch" style="width:27pt;height:36.75pt;visibility:visible" o:button="t">
              <v:fill o:detectmouseclick="t"/>
              <v:imagedata r:id="rId35" o:title=""/>
            </v:shape>
          </w:pict>
        </w:r>
      </w:hyperlink>
    </w:p>
    <w:p w:rsidR="00882996" w:rsidRDefault="00882996" w:rsidP="004C0E68">
      <w:pPr>
        <w:rPr>
          <w:rFonts w:ascii="Times New Roman" w:hAnsi="Times New Roman"/>
          <w:color w:val="FF0000"/>
          <w:sz w:val="24"/>
          <w:szCs w:val="24"/>
        </w:rPr>
      </w:pPr>
    </w:p>
    <w:p w:rsidR="00882996" w:rsidRPr="00967C7C" w:rsidRDefault="00882996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color w:val="000000"/>
          <w:sz w:val="24"/>
          <w:szCs w:val="24"/>
        </w:rPr>
        <w:t xml:space="preserve">pasaport                      </w:t>
      </w:r>
      <w:r w:rsidRPr="00967C7C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.nüfus cüzdanı</w:t>
      </w:r>
    </w:p>
    <w:p w:rsidR="00882996" w:rsidRPr="00967C7C" w:rsidRDefault="00882996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40" style="position:absolute;margin-left:-14.2pt;margin-top:17.05pt;width:271.35pt;height:3.55pt;flip:y;z-index:251658752"/>
        </w:pict>
      </w:r>
      <w:r>
        <w:rPr>
          <w:rFonts w:ascii="Times New Roman" w:hAnsi="Times New Roman"/>
          <w:color w:val="FF0000"/>
          <w:sz w:val="24"/>
          <w:szCs w:val="24"/>
        </w:rPr>
        <w:t>C.</w:t>
      </w:r>
      <w:r>
        <w:rPr>
          <w:rFonts w:ascii="Times New Roman" w:hAnsi="Times New Roman"/>
          <w:color w:val="000000"/>
          <w:sz w:val="24"/>
          <w:szCs w:val="24"/>
        </w:rPr>
        <w:t xml:space="preserve">paso                             </w:t>
      </w:r>
      <w:r w:rsidRPr="00967C7C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 ehliyet</w:t>
      </w:r>
    </w:p>
    <w:p w:rsidR="00882996" w:rsidRDefault="00882996" w:rsidP="004C0E68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41" type="#_x0000_t62" style="position:absolute;margin-left:35.65pt;margin-top:3.75pt;width:213.75pt;height:45pt;z-index:251659776" adj="-576,2880">
            <v:textbox>
              <w:txbxContent>
                <w:p w:rsidR="00882996" w:rsidRDefault="00882996">
                  <w:r>
                    <w:t>Aşağıdakilerden hangisi temel bir ihtiyaç değildir çocuklar?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9</w:t>
      </w:r>
      <w:r w:rsidRPr="004C0E68">
        <w:rPr>
          <w:rFonts w:ascii="Times New Roman" w:hAnsi="Times New Roman"/>
          <w:b/>
          <w:color w:val="FF0000"/>
          <w:sz w:val="24"/>
          <w:szCs w:val="24"/>
        </w:rPr>
        <w:t>.</w:t>
      </w:r>
      <w:r w:rsidRPr="004C0E68">
        <w:rPr>
          <w:rFonts w:ascii="Arial" w:hAnsi="Arial" w:cs="Arial"/>
          <w:color w:val="000000"/>
        </w:rPr>
        <w:t xml:space="preserve"> </w:t>
      </w:r>
      <w:hyperlink r:id="rId36" w:history="1">
        <w:r w:rsidRPr="00B749A3">
          <w:rPr>
            <w:rFonts w:ascii="Arial" w:hAnsi="Arial" w:cs="Arial"/>
            <w:noProof/>
            <w:color w:val="000000"/>
            <w:lang w:eastAsia="tr-TR"/>
          </w:rPr>
          <w:pict>
            <v:shape id="ipfVx_lBDO3J1in9M:" o:spid="_x0000_i1041" type="#_x0000_t75" alt="http://t1.gstatic.com/images?q=tbn:Vx_lBDO3J1in9M:http://img141.imageshack.us/img141/5654/daffyduke.jpg" href="http://www.google.com.tr/imgres?imgurl=http://img141.imageshack.us/img141/5654/daffyduke.jpg&amp;imgrefurl=http://blog.venusforum.net/basliklar-1983.html&amp;usg=__U_npFaLKDsdDlowdwhbdZObbFt4=&amp;h=309&amp;w=220&amp;sz=12&amp;hl=tr&amp;start=6&amp;zoom=1&amp;um=1&amp;itbs=1&amp;tbnid=Vx_lBDO3J1in9M:&amp;tbnh=117&amp;tbnw=83&amp;prev=/images?q=duffy+duck&amp;tbnid=NQMqq1WNiWnCTM:&amp;tbnh=0&amp;tbnw=0&amp;um=1&amp;hl=tr&amp;tbs=isch" style="width:21.75pt;height:30.75pt;flip:x;visibility:visible" o:button="t">
              <v:fill o:detectmouseclick="t"/>
              <v:imagedata r:id="rId37" o:title=""/>
            </v:shape>
          </w:pict>
        </w:r>
      </w:hyperlink>
    </w:p>
    <w:p w:rsidR="00882996" w:rsidRDefault="00882996" w:rsidP="004C0E68">
      <w:pPr>
        <w:rPr>
          <w:rFonts w:ascii="Arial" w:hAnsi="Arial" w:cs="Arial"/>
          <w:color w:val="000000"/>
        </w:rPr>
      </w:pPr>
    </w:p>
    <w:p w:rsidR="00882996" w:rsidRDefault="00882996" w:rsidP="00967C7C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42" style="position:absolute;margin-left:-14.2pt;margin-top:16.5pt;width:271.35pt;height:3.55pt;flip:y;z-index:251660800"/>
        </w:pict>
      </w:r>
      <w:r w:rsidRPr="00BB1BD8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.beslenme  </w:t>
      </w:r>
      <w:r w:rsidRPr="00BB1BD8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.spor   </w:t>
      </w:r>
      <w:r w:rsidRPr="00BB1BD8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.barınma </w:t>
      </w:r>
      <w:r w:rsidRPr="00BB1BD8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.giyinme</w:t>
      </w:r>
    </w:p>
    <w:p w:rsidR="00882996" w:rsidRDefault="00882996" w:rsidP="004C0E68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43" type="#_x0000_t62" style="position:absolute;margin-left:55.15pt;margin-top:3.9pt;width:194.25pt;height:55.5pt;z-index:251661824" adj="-778,4612">
            <v:textbox>
              <w:txbxContent>
                <w:p w:rsidR="00882996" w:rsidRDefault="00882996">
                  <w:r>
                    <w:t>Merhaba çocuklar, ben Barış Manço. Size bir sorum olacak. Hangisi benim fiziksel özelliklerimden değildir?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10</w:t>
      </w:r>
      <w:r w:rsidRPr="004C0E68">
        <w:rPr>
          <w:rFonts w:ascii="Times New Roman" w:hAnsi="Times New Roman"/>
          <w:b/>
          <w:color w:val="FF0000"/>
          <w:sz w:val="24"/>
          <w:szCs w:val="24"/>
        </w:rPr>
        <w:t>.</w:t>
      </w:r>
      <w:r w:rsidRPr="004C0E68">
        <w:rPr>
          <w:rFonts w:ascii="Arial" w:hAnsi="Arial" w:cs="Arial"/>
          <w:color w:val="000000"/>
        </w:rPr>
        <w:t xml:space="preserve"> </w:t>
      </w:r>
      <w:hyperlink r:id="rId38" w:history="1">
        <w:r w:rsidRPr="00B749A3">
          <w:rPr>
            <w:rFonts w:ascii="Arial" w:hAnsi="Arial" w:cs="Arial"/>
            <w:noProof/>
            <w:color w:val="0000FF"/>
            <w:lang w:eastAsia="tr-TR"/>
          </w:rPr>
          <w:pict>
            <v:shape id="ipfoe0rFan5D1EtUM:" o:spid="_x0000_i1042" type="#_x0000_t75" alt="http://t3.gstatic.com/images?q=tbn:oe0rFan5D1EtUM:http://www.iyi-resimler.com/data/media/290/baris_manco.gif" href="http://www.google.com.tr/imgres?imgurl=http://www.iyi-resimler.com/data/media/290/baris_manco.gif&amp;imgrefurl=http://www.iyi-resimler.com/postcard.img6665.html&amp;usg=__x83a2T-CNblTOZ5DhUwh0BK0GGU=&amp;h=370&amp;w=300&amp;sz=64&amp;hl=tr&amp;start=3&amp;zoom=1&amp;um=1&amp;itbs=1&amp;tbnid=oe0rFan5D1EtUM:&amp;tbnh=122&amp;tbnw=99&amp;prev=/images?q=bar%C4%B1%C5%9F+man%C3%A7o&amp;um=1&amp;hl=tr&amp;sa=G&amp;tbs=isch" style="width:31.5pt;height:38.25pt;visibility:visible" o:button="t">
              <v:fill o:detectmouseclick="t"/>
              <v:imagedata r:id="rId39" o:title=""/>
            </v:shape>
          </w:pict>
        </w:r>
      </w:hyperlink>
    </w:p>
    <w:p w:rsidR="00882996" w:rsidRDefault="00882996" w:rsidP="004C0E68">
      <w:pPr>
        <w:rPr>
          <w:rFonts w:ascii="Arial" w:hAnsi="Arial" w:cs="Arial"/>
          <w:color w:val="000000"/>
        </w:rPr>
      </w:pPr>
    </w:p>
    <w:p w:rsidR="00882996" w:rsidRPr="001A629A" w:rsidRDefault="00882996" w:rsidP="001A629A">
      <w:pPr>
        <w:rPr>
          <w:rFonts w:ascii="Times New Roman" w:hAnsi="Times New Roman"/>
        </w:rPr>
      </w:pPr>
      <w:r w:rsidRPr="001A629A">
        <w:rPr>
          <w:rFonts w:ascii="Times New Roman" w:hAnsi="Times New Roman"/>
          <w:color w:val="FF0000"/>
        </w:rPr>
        <w:t>A.</w:t>
      </w:r>
      <w:r w:rsidRPr="001A629A">
        <w:rPr>
          <w:rFonts w:ascii="Times New Roman" w:hAnsi="Times New Roman"/>
        </w:rPr>
        <w:t xml:space="preserve">uzun saçlarım    </w:t>
      </w:r>
      <w:r>
        <w:rPr>
          <w:rFonts w:ascii="Times New Roman" w:hAnsi="Times New Roman"/>
        </w:rPr>
        <w:t xml:space="preserve">    </w:t>
      </w:r>
      <w:r w:rsidRPr="001A629A">
        <w:rPr>
          <w:rFonts w:ascii="Times New Roman" w:hAnsi="Times New Roman"/>
          <w:color w:val="FF0000"/>
        </w:rPr>
        <w:t>B</w:t>
      </w:r>
      <w:r w:rsidRPr="001A629A">
        <w:rPr>
          <w:rFonts w:ascii="Times New Roman" w:hAnsi="Times New Roman"/>
        </w:rPr>
        <w:t>.parmağımdaki yüzükler</w:t>
      </w:r>
    </w:p>
    <w:p w:rsidR="00882996" w:rsidRDefault="00882996" w:rsidP="00AA4BC2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 xml:space="preserve">kahve gözlerim   </w:t>
      </w:r>
      <w:r w:rsidRPr="001A629A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.sarkık bıyıklarım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882996" w:rsidRDefault="00882996" w:rsidP="00AA4BC2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882996" w:rsidRPr="00AA4BC2" w:rsidRDefault="00882996" w:rsidP="00AA4BC2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44" type="#_x0000_t62" style="position:absolute;margin-left:46.15pt;margin-top:-18.35pt;width:172.5pt;height:71.25pt;z-index:251662848" adj="-1722,9686">
            <v:textbox>
              <w:txbxContent>
                <w:p w:rsidR="00882996" w:rsidRDefault="00882996">
                  <w:r>
                    <w:t>İnsanların duygusal ve fiziksel özellikleri bulunur. Bu özellikler diğer insanlardan farklı ve benzer yönlerini ortaya koyar.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45" style="position:absolute;margin-left:225.75pt;margin-top:-7.1pt;width:3.55pt;height:752.25pt;flip:x;z-index:251646464"/>
        </w:pict>
      </w:r>
      <w:r w:rsidRPr="00AA4BC2">
        <w:rPr>
          <w:rFonts w:ascii="Times New Roman" w:hAnsi="Times New Roman"/>
          <w:b/>
          <w:color w:val="FF0000"/>
          <w:sz w:val="24"/>
          <w:szCs w:val="24"/>
        </w:rPr>
        <w:t>10.</w:t>
      </w:r>
      <w:r w:rsidRPr="00AA4BC2">
        <w:rPr>
          <w:rFonts w:ascii="Arial" w:hAnsi="Arial" w:cs="Arial"/>
          <w:noProof/>
          <w:color w:val="0000FF"/>
          <w:lang w:eastAsia="tr-TR"/>
        </w:rPr>
        <w:t xml:space="preserve"> </w:t>
      </w:r>
      <w:hyperlink r:id="rId40" w:history="1">
        <w:r w:rsidRPr="00B749A3">
          <w:rPr>
            <w:rFonts w:ascii="Arial" w:hAnsi="Arial" w:cs="Arial"/>
            <w:noProof/>
            <w:color w:val="0000FF"/>
            <w:lang w:eastAsia="tr-TR"/>
          </w:rPr>
          <w:pict>
            <v:shape id="_x0000_i1043" type="#_x0000_t75" alt="http://t1.gstatic.com/images?q=tbn:gDWFSy0_rd6EnM:http://www.intersonic.com.br/navelocidadesonic/ligeirinho.jpg" href="http://www.google.com.tr/imgres?imgurl=http://www.intersonic.com.br/navelocidadesonic/ligeirinho.jpg&amp;imgrefurl=http://www.intersonic.com.br/navelocidadesonic.htm&amp;usg=__lhYJEXcPI-nh6Rj5MyoN-tAgcbg=&amp;h=320&amp;w=249&amp;sz=16&amp;hl=tr&amp;start=15&amp;zoom=1&amp;um=1&amp;itbs=1&amp;tbnid=gDWFSy0_rd6EnM:&amp;tbnh=118&amp;tbnw=92&amp;prev=/images?q=h%C4%B1zl%C4%B1+gonzalez&amp;tbnid=mxmWWtTrx2ofwM:&amp;tbnh=0&amp;tbnw=0&amp;um=1&amp;hl=tr&amp;sa=X&amp;imgtype=i_similar&amp;tbs=isch" style="width:20.25pt;height:25.5pt;flip:x;visibility:visible" o:button="t">
              <v:fill o:detectmouseclick="t"/>
              <v:imagedata r:id="rId41" o:title=""/>
            </v:shape>
          </w:pict>
        </w:r>
      </w:hyperlink>
    </w:p>
    <w:p w:rsidR="00882996" w:rsidRDefault="00882996" w:rsidP="004C0E68">
      <w:pPr>
        <w:rPr>
          <w:rFonts w:ascii="Times New Roman" w:hAnsi="Times New Roman"/>
          <w:color w:val="000000"/>
        </w:rPr>
      </w:pPr>
    </w:p>
    <w:p w:rsidR="00882996" w:rsidRDefault="00882996" w:rsidP="004C0E6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Buna göre, aşağıdakilerden hangisi fiziksel bir özellik değildir?</w:t>
      </w:r>
    </w:p>
    <w:p w:rsidR="00882996" w:rsidRDefault="00882996" w:rsidP="004C0E68">
      <w:pPr>
        <w:rPr>
          <w:rFonts w:ascii="Times New Roman" w:hAnsi="Times New Roman"/>
          <w:color w:val="000000"/>
          <w:sz w:val="24"/>
          <w:szCs w:val="24"/>
        </w:rPr>
      </w:pPr>
      <w:r w:rsidRPr="003678AA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.şişman olmak               </w:t>
      </w:r>
      <w:r w:rsidRPr="003678AA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.sinirli olmak</w:t>
      </w:r>
    </w:p>
    <w:p w:rsidR="00882996" w:rsidRPr="003678AA" w:rsidRDefault="00882996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46" style="position:absolute;margin-left:-45.6pt;margin-top:18.5pt;width:271.35pt;height:3.55pt;flip:y;z-index:251663872"/>
        </w:pict>
      </w:r>
      <w:r w:rsidRPr="003678AA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.uzun boylu olmak        </w:t>
      </w:r>
      <w:r w:rsidRPr="003678AA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.gözlüklü olmak</w:t>
      </w:r>
    </w:p>
    <w:p w:rsidR="00882996" w:rsidRDefault="00882996" w:rsidP="004C0E68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47" type="#_x0000_t62" style="position:absolute;margin-left:53.65pt;margin-top:2.35pt;width:165pt;height:58.5pt;z-index:251664896" adj="-1892,3268">
            <v:textbox>
              <w:txbxContent>
                <w:p w:rsidR="00882996" w:rsidRDefault="00882996">
                  <w:r>
                    <w:t>Öğretmen notları açıklayacak. Sınavım pek iyi geçmediği için çok …………………….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11.</w:t>
      </w:r>
      <w:r w:rsidRPr="006A3E4A">
        <w:rPr>
          <w:rFonts w:ascii="Arial" w:hAnsi="Arial" w:cs="Arial"/>
          <w:color w:val="000000"/>
        </w:rPr>
        <w:t xml:space="preserve"> </w:t>
      </w:r>
      <w:hyperlink r:id="rId42" w:history="1">
        <w:r w:rsidRPr="00B749A3">
          <w:rPr>
            <w:rFonts w:ascii="Arial" w:hAnsi="Arial" w:cs="Arial"/>
            <w:noProof/>
            <w:color w:val="000000"/>
            <w:lang w:eastAsia="tr-TR"/>
          </w:rPr>
          <w:pict>
            <v:shape id="ipf3RdnXZGtmKiyTM:" o:spid="_x0000_i1044" type="#_x0000_t75" alt="http://t3.gstatic.com/images?q=tbn:3RdnXZGtmKiyTM:http://i382.photobucket.com/albums/oo263/MountainX3Dew/patrick.gif" href="http://www.google.com.tr/imgres?imgurl=http://i382.photobucket.com/albums/oo263/MountainX3Dew/patrick.gif&amp;imgrefurl=http://geekpolice.forumotion.com/graphic-requests-f15/request-patrick-star-gif-t5995.htm&amp;usg=__s0UzkQTchWskEuLLyZXeUakrn5U=&amp;h=394&amp;w=266&amp;sz=15&amp;hl=tr&amp;start=2&amp;zoom=1&amp;um=1&amp;itbs=1&amp;tbnid=3RdnXZGtmKiyTM:&amp;tbnh=124&amp;tbnw=84&amp;prev=/images?q=patrick&amp;tbnid=E_CuqtR7oVvJeM:&amp;tbnh=0&amp;tbnw=0&amp;um=1&amp;hl=tr&amp;sa=X&amp;imgtype=i_similar&amp;tbs=isch" style="width:23.25pt;height:34.5pt;flip:x;visibility:visible" o:button="t">
              <v:fill o:detectmouseclick="t"/>
              <v:imagedata r:id="rId43" o:title=""/>
            </v:shape>
          </w:pict>
        </w:r>
      </w:hyperlink>
    </w:p>
    <w:p w:rsidR="00882996" w:rsidRDefault="00882996" w:rsidP="004C0E68">
      <w:pPr>
        <w:rPr>
          <w:rFonts w:ascii="Arial" w:hAnsi="Arial" w:cs="Arial"/>
          <w:color w:val="000000"/>
        </w:rPr>
      </w:pPr>
    </w:p>
    <w:p w:rsidR="00882996" w:rsidRPr="00B246A2" w:rsidRDefault="00882996" w:rsidP="004C0E68">
      <w:pPr>
        <w:rPr>
          <w:rFonts w:ascii="Times New Roman" w:hAnsi="Times New Roman"/>
          <w:color w:val="000000"/>
        </w:rPr>
      </w:pPr>
      <w:r w:rsidRPr="00B246A2">
        <w:rPr>
          <w:rFonts w:ascii="Times New Roman" w:hAnsi="Times New Roman"/>
          <w:color w:val="000000"/>
        </w:rPr>
        <w:t xml:space="preserve">Patrick’in tümcesinde boş bırakılan yere aşağıdakilerden hangisi gelemez? </w:t>
      </w:r>
    </w:p>
    <w:p w:rsidR="00882996" w:rsidRDefault="00882996" w:rsidP="004C0E68">
      <w:pPr>
        <w:rPr>
          <w:rFonts w:ascii="Times New Roman" w:hAnsi="Times New Roman"/>
          <w:color w:val="000000"/>
          <w:sz w:val="24"/>
          <w:szCs w:val="24"/>
        </w:rPr>
      </w:pPr>
      <w:r w:rsidRPr="00B246A2">
        <w:rPr>
          <w:rFonts w:ascii="Times New Roman" w:hAnsi="Times New Roman"/>
          <w:color w:val="FF0000"/>
          <w:sz w:val="24"/>
          <w:szCs w:val="24"/>
        </w:rPr>
        <w:t>A</w:t>
      </w:r>
      <w:r w:rsidRPr="005C33F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endişeliyim                 </w:t>
      </w:r>
      <w:r w:rsidRPr="00B246A2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. korkuyorum.</w:t>
      </w:r>
    </w:p>
    <w:p w:rsidR="00882996" w:rsidRDefault="00882996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48" style="position:absolute;margin-left:-46.1pt;margin-top:18.2pt;width:271.35pt;height:3.55pt;flip:y;z-index:251665920"/>
        </w:pict>
      </w:r>
      <w:r w:rsidRPr="00B246A2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.heyecanlıyım.             </w:t>
      </w:r>
      <w:r w:rsidRPr="00B246A2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 umutluyum.</w:t>
      </w:r>
    </w:p>
    <w:p w:rsidR="00882996" w:rsidRDefault="00882996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49" type="#_x0000_t62" style="position:absolute;margin-left:53.65pt;margin-top:7.3pt;width:165pt;height:56.25pt;z-index:251666944" adj="-2049,7488">
            <v:textbox>
              <w:txbxContent>
                <w:p w:rsidR="00882996" w:rsidRDefault="00882996">
                  <w:r>
                    <w:t>Çocuklar, aşağıdakilerden hangisi benim nüfus cüzdanımda bulunmaz?</w:t>
                  </w:r>
                </w:p>
              </w:txbxContent>
            </v:textbox>
          </v:shape>
        </w:pict>
      </w:r>
      <w:r w:rsidRPr="005C33F7">
        <w:rPr>
          <w:rFonts w:ascii="Times New Roman" w:hAnsi="Times New Roman"/>
          <w:b/>
          <w:color w:val="FF0000"/>
          <w:sz w:val="24"/>
          <w:szCs w:val="24"/>
        </w:rPr>
        <w:t>12.</w:t>
      </w:r>
      <w:r w:rsidRPr="00B246A2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</w:t>
      </w:r>
      <w:hyperlink r:id="rId44" w:history="1">
        <w:r w:rsidRPr="00B749A3">
          <w:rPr>
            <w:rFonts w:ascii="Times New Roman" w:hAnsi="Times New Roman"/>
            <w:b/>
            <w:noProof/>
            <w:color w:val="FF0000"/>
            <w:sz w:val="24"/>
            <w:szCs w:val="24"/>
            <w:lang w:eastAsia="tr-TR"/>
          </w:rPr>
          <w:pict>
            <v:shape id="ipfhmH9jZCa3No2rM:" o:spid="_x0000_i1045" type="#_x0000_t75" alt="http://t1.gstatic.com/images?q=tbn:hmH9jZCa3No2rM:http://www.resimarsiv.com/data/media/309/www.resimcity.com_ataturk_resimleri_5_2.jpg" href="http://www.google.com.tr/imgres?imgurl=http://www.resimarsiv.com/data/media/309/www.resimcity.com_ataturk_resimleri_5_2.jpg&amp;imgrefurl=http://www.resimarsiv.com/img553.htm&amp;usg=__bHIF3ZvcrHLxo4zYi9lhnWzxr0I=&amp;h=598&amp;w=412&amp;sz=19&amp;hl=tr&amp;start=144&amp;zoom=1&amp;um=1&amp;itbs=1&amp;tbnid=hmH9jZCa3No2rM:&amp;tbnh=135&amp;tbnw=93&amp;prev=/images?q=atat%C3%BCrk+resimleri&amp;start=140&amp;um=1&amp;hl=tr&amp;sa=N&amp;ndsp=20&amp;tbs=isch" style="width:25.5pt;height:37.5pt;visibility:visible" o:button="t">
              <v:fill o:detectmouseclick="t"/>
              <v:imagedata r:id="rId45" o:title=""/>
            </v:shape>
          </w:pict>
        </w:r>
      </w:hyperlink>
    </w:p>
    <w:p w:rsidR="00882996" w:rsidRDefault="00882996" w:rsidP="004C0E68">
      <w:pPr>
        <w:rPr>
          <w:rFonts w:ascii="Times New Roman" w:hAnsi="Times New Roman"/>
          <w:color w:val="000000"/>
          <w:sz w:val="24"/>
          <w:szCs w:val="24"/>
        </w:rPr>
      </w:pPr>
    </w:p>
    <w:p w:rsidR="00882996" w:rsidRDefault="00882996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A.anne adı                   B. doğum yeri</w:t>
      </w:r>
    </w:p>
    <w:p w:rsidR="00882996" w:rsidRDefault="00882996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50" style="position:absolute;margin-left:-46.1pt;margin-top:20.4pt;width:271.35pt;height:3.55pt;flip:y;z-index:251667968"/>
        </w:pict>
      </w:r>
      <w:r>
        <w:rPr>
          <w:rFonts w:ascii="Times New Roman" w:hAnsi="Times New Roman"/>
          <w:color w:val="000000"/>
          <w:sz w:val="24"/>
          <w:szCs w:val="24"/>
        </w:rPr>
        <w:t>C.soyadı                      D. ölüm tarihi</w:t>
      </w:r>
    </w:p>
    <w:p w:rsidR="00882996" w:rsidRPr="00BE1943" w:rsidRDefault="00882996" w:rsidP="00BE1943">
      <w:pPr>
        <w:rPr>
          <w:rFonts w:ascii="Times New Roman" w:hAnsi="Times New Roman"/>
          <w:color w:val="000000"/>
        </w:rPr>
      </w:pPr>
      <w:r w:rsidRPr="00476CEC">
        <w:rPr>
          <w:rFonts w:ascii="Times New Roman" w:hAnsi="Times New Roman"/>
          <w:b/>
          <w:color w:val="FF0000"/>
          <w:sz w:val="24"/>
          <w:szCs w:val="24"/>
        </w:rPr>
        <w:t>13.</w:t>
      </w:r>
      <w:r w:rsidRPr="00BE1943">
        <w:rPr>
          <w:rFonts w:ascii="Times New Roman" w:hAnsi="Times New Roman"/>
          <w:color w:val="000000"/>
        </w:rPr>
        <w:t>1.Cumhuriyetin ilanı  2.TBMM’nin açılışı</w:t>
      </w:r>
    </w:p>
    <w:p w:rsidR="00882996" w:rsidRPr="00BE1943" w:rsidRDefault="00882996" w:rsidP="00BE1943">
      <w:pPr>
        <w:jc w:val="both"/>
        <w:rPr>
          <w:rFonts w:ascii="Times New Roman" w:hAnsi="Times New Roman"/>
        </w:rPr>
      </w:pPr>
      <w:r w:rsidRPr="00BE1943">
        <w:rPr>
          <w:rFonts w:ascii="Times New Roman" w:hAnsi="Times New Roman"/>
        </w:rPr>
        <w:t xml:space="preserve">     3.Büyük Taarruz      4.Çanakkale Savaşı</w:t>
      </w:r>
    </w:p>
    <w:p w:rsidR="00882996" w:rsidRPr="00BE1943" w:rsidRDefault="00882996" w:rsidP="004C0E68">
      <w:pPr>
        <w:rPr>
          <w:rFonts w:ascii="Times New Roman" w:hAnsi="Times New Roman"/>
          <w:color w:val="000000"/>
          <w:sz w:val="24"/>
          <w:szCs w:val="24"/>
        </w:rPr>
      </w:pPr>
      <w:r w:rsidRPr="00BE1943">
        <w:rPr>
          <w:rFonts w:ascii="Times New Roman" w:hAnsi="Times New Roman"/>
          <w:color w:val="000000"/>
          <w:sz w:val="24"/>
          <w:szCs w:val="24"/>
        </w:rPr>
        <w:t>Yukarıdaki olayların kronolojik sıralamadı aşağıdakilerden hangisidir?</w:t>
      </w:r>
    </w:p>
    <w:p w:rsidR="00882996" w:rsidRPr="00BE1943" w:rsidRDefault="00882996" w:rsidP="004C0E68">
      <w:pPr>
        <w:rPr>
          <w:rFonts w:ascii="Times New Roman" w:hAnsi="Times New Roman"/>
          <w:color w:val="000000"/>
          <w:sz w:val="24"/>
          <w:szCs w:val="24"/>
        </w:rPr>
      </w:pPr>
      <w:r w:rsidRPr="00BE1943"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color w:val="000000"/>
          <w:sz w:val="24"/>
          <w:szCs w:val="24"/>
        </w:rPr>
        <w:t xml:space="preserve">1 – 2 – 3 – 4            B. 4 – 2 – 1 – 3 </w:t>
      </w:r>
    </w:p>
    <w:p w:rsidR="00882996" w:rsidRPr="00BE1943" w:rsidRDefault="00882996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51" style="position:absolute;margin-left:-46.1pt;margin-top:19.95pt;width:271.35pt;height:3.55pt;flip:y;z-index:251668992"/>
        </w:pict>
      </w:r>
      <w:r w:rsidRPr="00BE1943">
        <w:rPr>
          <w:rFonts w:ascii="Times New Roman" w:hAnsi="Times New Roman"/>
          <w:color w:val="FF0000"/>
          <w:sz w:val="24"/>
          <w:szCs w:val="24"/>
        </w:rPr>
        <w:t>C.</w:t>
      </w:r>
      <w:r>
        <w:rPr>
          <w:rFonts w:ascii="Times New Roman" w:hAnsi="Times New Roman"/>
          <w:color w:val="000000"/>
          <w:sz w:val="24"/>
          <w:szCs w:val="24"/>
        </w:rPr>
        <w:t xml:space="preserve">4 – 2 – 3 – 1            D. 4 – 3 – 2 – 1 </w:t>
      </w:r>
    </w:p>
    <w:p w:rsidR="00882996" w:rsidRDefault="00882996" w:rsidP="004C0E68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52" type="#_x0000_t62" style="position:absolute;margin-left:31.15pt;margin-top:7.4pt;width:187.5pt;height:39.75pt;z-index:251670016" adj="-743,3505">
            <v:textbox>
              <w:txbxContent>
                <w:p w:rsidR="00882996" w:rsidRDefault="00882996">
                  <w:r>
                    <w:t>Zihinsel etkinlikler sonucunda elde edilen görüşlere ne denir çocuklar?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14</w:t>
      </w:r>
      <w:hyperlink r:id="rId46" w:history="1">
        <w:r w:rsidRPr="00B749A3">
          <w:rPr>
            <w:rFonts w:ascii="Arial" w:hAnsi="Arial" w:cs="Arial"/>
            <w:noProof/>
            <w:color w:val="000000"/>
            <w:lang w:eastAsia="tr-TR"/>
          </w:rPr>
          <w:pict>
            <v:shape id="_x0000_i1046" type="#_x0000_t75" alt="http://t0.gstatic.com/images?q=tbn:pPO83TcljhigEM:http://danyel_rocknroll.zip.net/images/garfield111.jpg" href="http://www.google.com.tr/imgres?imgurl=http://danyel_rocknroll.zip.net/images/garfield111.jpg&amp;imgrefurl=http://produto.mercadolivre.com.br/MLB-116505928-bolsa-garfield-g9c107-lancamento-2010-_JM&amp;usg=__nAmikparGsTjRIj8pIgkT5Nl7hE=&amp;h=525&amp;w=387&amp;sz=82&amp;hl=tr&amp;start=9&amp;zoom=1&amp;um=1&amp;itbs=1&amp;tbnid=pPO83TcljhigEM:&amp;tbnh=132&amp;tbnw=97&amp;prev=/images?q=garfield&amp;tbnid=NQMqq1WNiWnCTM:&amp;tbnh=0&amp;tbnw=0&amp;um=1&amp;hl=tr&amp;sa=X&amp;imgtype=i_similar&amp;tbs=isch" style="width:19.5pt;height:27pt;visibility:visible" o:button="t">
              <v:fill o:detectmouseclick="t"/>
              <v:imagedata r:id="rId8" o:title=""/>
            </v:shape>
          </w:pict>
        </w:r>
      </w:hyperlink>
    </w:p>
    <w:p w:rsidR="00882996" w:rsidRDefault="00882996" w:rsidP="004C0E68">
      <w:pPr>
        <w:rPr>
          <w:rFonts w:ascii="Times New Roman" w:hAnsi="Times New Roman"/>
          <w:color w:val="FF0000"/>
          <w:sz w:val="24"/>
          <w:szCs w:val="24"/>
        </w:rPr>
      </w:pPr>
    </w:p>
    <w:p w:rsidR="00882996" w:rsidRDefault="00882996" w:rsidP="004C0E68">
      <w:pPr>
        <w:rPr>
          <w:rFonts w:ascii="Times New Roman" w:hAnsi="Times New Roman"/>
          <w:color w:val="000000"/>
          <w:sz w:val="24"/>
          <w:szCs w:val="24"/>
        </w:rPr>
      </w:pPr>
      <w:r w:rsidRPr="00611654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.duygu                          </w:t>
      </w:r>
      <w:r w:rsidRPr="00611654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.düşünce                   </w:t>
      </w:r>
      <w:r w:rsidRPr="00611654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.davranış                       </w:t>
      </w:r>
      <w:r w:rsidRPr="00611654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.birey</w:t>
      </w:r>
    </w:p>
    <w:p w:rsidR="00882996" w:rsidRDefault="00882996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48.4pt;margin-top:43.15pt;width:0;height:696.75pt;z-index:251672064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54" type="#_x0000_t62" style="position:absolute;margin-left:39.4pt;margin-top:-29.6pt;width:191.25pt;height:58.5pt;z-index:251671040" adj="-1361,19551">
            <v:textbox>
              <w:txbxContent>
                <w:p w:rsidR="00882996" w:rsidRDefault="00882996">
                  <w:r>
                    <w:t>Çocuklar, aşağıdaki çizginin üzerine benim hayatımı kronolojik sıraya göre belli başlı olayları yazın bakalım</w:t>
                  </w:r>
                </w:p>
              </w:txbxContent>
            </v:textbox>
          </v:shape>
        </w:pic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611654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hyperlink r:id="rId47" w:history="1">
        <w:r w:rsidRPr="00B749A3">
          <w:rPr>
            <w:rFonts w:ascii="Times New Roman" w:hAnsi="Times New Roman"/>
            <w:noProof/>
            <w:color w:val="000000"/>
            <w:sz w:val="24"/>
            <w:szCs w:val="24"/>
            <w:lang w:eastAsia="tr-TR"/>
          </w:rPr>
          <w:pict>
            <v:shape id="_x0000_i1047" type="#_x0000_t75" alt="http://t1.gstatic.com/images?q=tbn:hmH9jZCa3No2rM:http://www.resimarsiv.com/data/media/309/www.resimcity.com_ataturk_resimleri_5_2.jpg" href="http://www.google.com.tr/imgres?imgurl=http://www.resimarsiv.com/data/media/309/www.resimcity.com_ataturk_resimleri_5_2.jpg&amp;imgrefurl=http://www.resimarsiv.com/img553.htm&amp;usg=__bHIF3ZvcrHLxo4zYi9lhnWzxr0I=&amp;h=598&amp;w=412&amp;sz=19&amp;hl=tr&amp;start=144&amp;zoom=1&amp;um=1&amp;itbs=1&amp;tbnid=hmH9jZCa3No2rM:&amp;tbnh=135&amp;tbnw=93&amp;prev=/images?q=atat%C3%BCrk+resimleri&amp;start=140&amp;um=1&amp;hl=tr&amp;sa=N&amp;ndsp=20&amp;tbs=isch" style="width:25.5pt;height:37.5pt;visibility:visible" o:button="t">
              <v:fill o:detectmouseclick="t"/>
              <v:imagedata r:id="rId45" o:title=""/>
            </v:shape>
          </w:pict>
        </w:r>
      </w:hyperlink>
    </w:p>
    <w:p w:rsidR="00882996" w:rsidRDefault="00882996" w:rsidP="009B5D57">
      <w:pPr>
        <w:tabs>
          <w:tab w:val="left" w:pos="7770"/>
        </w:tabs>
        <w:rPr>
          <w:rFonts w:ascii="Tr-Sisa-Tablali_Uc" w:hAnsi="Tr-Sisa-Tablali_Uc"/>
          <w:b/>
        </w:rPr>
      </w:pPr>
      <w:r w:rsidRPr="001A5688">
        <w:rPr>
          <w:rFonts w:ascii="Arial" w:hAnsi="Arial" w:cs="Arial"/>
          <w:noProof/>
          <w:color w:val="0000FF"/>
          <w:lang w:eastAsia="tr-TR"/>
        </w:rPr>
        <w:t xml:space="preserve"> </w:t>
      </w:r>
      <w:r>
        <w:rPr>
          <w:rFonts w:ascii="Arial" w:hAnsi="Arial" w:cs="Arial"/>
          <w:noProof/>
          <w:color w:val="0000FF"/>
          <w:lang w:eastAsia="tr-TR"/>
        </w:rPr>
        <w:t xml:space="preserve">                       </w:t>
      </w:r>
      <w:hyperlink r:id="rId48" w:history="1">
        <w:r>
          <w:rPr>
            <w:rStyle w:val="Hyperlink"/>
            <w:rFonts w:ascii="Tr-Sisa-Tablali_Uc" w:hAnsi="Tr-Sisa-Tablali_Uc"/>
            <w:b/>
          </w:rPr>
          <w:t>www.sorubak.com</w:t>
        </w:r>
      </w:hyperlink>
      <w:r>
        <w:rPr>
          <w:rFonts w:ascii="Tr-Sisa-Tablali_Uc" w:hAnsi="Tr-Sisa-Tablali_Uc"/>
          <w:b/>
        </w:rPr>
        <w:t xml:space="preserve"> </w:t>
      </w:r>
    </w:p>
    <w:p w:rsidR="00882996" w:rsidRPr="001A5688" w:rsidRDefault="00882996" w:rsidP="004C0E68">
      <w:pPr>
        <w:rPr>
          <w:rFonts w:ascii="Times New Roman" w:hAnsi="Times New Roman"/>
          <w:color w:val="000000"/>
          <w:sz w:val="24"/>
          <w:szCs w:val="24"/>
        </w:rPr>
      </w:pPr>
    </w:p>
    <w:sectPr w:rsidR="00882996" w:rsidRPr="001A5688" w:rsidSect="00445F4A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-Sisa-Tablali_Uc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66F87"/>
    <w:multiLevelType w:val="hybridMultilevel"/>
    <w:tmpl w:val="F2D693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15287D"/>
    <w:multiLevelType w:val="hybridMultilevel"/>
    <w:tmpl w:val="D47AFFE0"/>
    <w:lvl w:ilvl="0" w:tplc="ED1ABC1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A67C49"/>
    <w:multiLevelType w:val="hybridMultilevel"/>
    <w:tmpl w:val="3CB69598"/>
    <w:lvl w:ilvl="0" w:tplc="77266E3C">
      <w:start w:val="1"/>
      <w:numFmt w:val="upperLetter"/>
      <w:lvlText w:val="%1."/>
      <w:lvlJc w:val="left"/>
      <w:pPr>
        <w:ind w:left="502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485F2924"/>
    <w:multiLevelType w:val="hybridMultilevel"/>
    <w:tmpl w:val="9E52350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7BD"/>
    <w:rsid w:val="000D630D"/>
    <w:rsid w:val="001A5688"/>
    <w:rsid w:val="001A629A"/>
    <w:rsid w:val="00210391"/>
    <w:rsid w:val="0026604B"/>
    <w:rsid w:val="003678AA"/>
    <w:rsid w:val="0039149C"/>
    <w:rsid w:val="00445F4A"/>
    <w:rsid w:val="00476CEC"/>
    <w:rsid w:val="004C0E68"/>
    <w:rsid w:val="0050110E"/>
    <w:rsid w:val="00562E4F"/>
    <w:rsid w:val="00596D1A"/>
    <w:rsid w:val="005C33F7"/>
    <w:rsid w:val="005F7799"/>
    <w:rsid w:val="00611654"/>
    <w:rsid w:val="0062783F"/>
    <w:rsid w:val="00697EC7"/>
    <w:rsid w:val="006A3E4A"/>
    <w:rsid w:val="006E4CC7"/>
    <w:rsid w:val="00711EE9"/>
    <w:rsid w:val="007513E0"/>
    <w:rsid w:val="00860C67"/>
    <w:rsid w:val="00882996"/>
    <w:rsid w:val="00967C7C"/>
    <w:rsid w:val="00980BE8"/>
    <w:rsid w:val="009B5D57"/>
    <w:rsid w:val="00A4272B"/>
    <w:rsid w:val="00A7385B"/>
    <w:rsid w:val="00AA4BC2"/>
    <w:rsid w:val="00AC60E6"/>
    <w:rsid w:val="00B246A2"/>
    <w:rsid w:val="00B749A3"/>
    <w:rsid w:val="00BB1BD8"/>
    <w:rsid w:val="00BE0C6D"/>
    <w:rsid w:val="00BE1943"/>
    <w:rsid w:val="00C21C00"/>
    <w:rsid w:val="00C407BD"/>
    <w:rsid w:val="00CE2A3C"/>
    <w:rsid w:val="00CF14E2"/>
    <w:rsid w:val="00D0106B"/>
    <w:rsid w:val="00D52A5C"/>
    <w:rsid w:val="00DD75A0"/>
    <w:rsid w:val="00DE426C"/>
    <w:rsid w:val="00E23E78"/>
    <w:rsid w:val="00E75A73"/>
    <w:rsid w:val="00E94D4F"/>
    <w:rsid w:val="00F42D31"/>
    <w:rsid w:val="00FB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EE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91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14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45F4A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1A5688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9B5D5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28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.tr/imgres?imgurl=http://img228.imageshack.us/img228/9803/kylebroflovskitp0.jpg&amp;imgrefurl=http://www.frmtr.com/anime-cizgi-eserler/1972377-south-parktan-kyle-broflovski-5-ve-onur-animem.html&amp;usg=__2eFfk-n4Mu-hr5O_XhpOTUOQAbU=&amp;h=362&amp;w=302&amp;sz=32&amp;hl=tr&amp;start=32&amp;zoom=1&amp;um=1&amp;itbs=1&amp;tbnid=eOIfAi6N3ZSV-M:&amp;tbnh=121&amp;tbnw=101&amp;prev=/images?q=kyle&amp;start=20&amp;tbnid=72evjeODXHn-EM:&amp;tbnh=0&amp;tbnw=0&amp;um=1&amp;hl=tr&amp;sa=N&amp;imgtype=i_similar&amp;ndsp=20&amp;tbs=isch:1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www.kitap-ozet.net/resimler/yunus_emre.jpg&amp;imgrefurl=http://www.kitap-ozet.net/kitap-ozetleri-yazar-biyografileri/yunus-emre-2.html&amp;h=300&amp;w=300&amp;sz=13&amp;tbnid=CyjPGHbqwT9y5M:&amp;tbnh=116&amp;tbnw=116&amp;prev=/images?q=yunus+emre&amp;zoom=1&amp;q=yunus+emre&amp;hl=tr&amp;usg=__gd5qGJcX1vTDm0zsHKV3MXDHcwE=&amp;sa=X&amp;ei=bg23TKuNGMzAswamsdySCw&amp;ved=0CDUQ9QEwBA" TargetMode="External"/><Relationship Id="rId34" Type="http://schemas.openxmlformats.org/officeDocument/2006/relationships/hyperlink" Target="http://www.google.com.tr/imgres?imgurl=http://olcaysurucukursu.com/polisisaret/polis3.jpg&amp;imgrefurl=http://olcaysurucukursu.com/polisisaret/trafik_polisi_isaretleri_resimleri.html&amp;usg=__5C4ysqaET5MhcftfInsaYRyFZFY=&amp;h=500&amp;w=367&amp;sz=46&amp;hl=tr&amp;start=13&amp;zoom=1&amp;um=1&amp;itbs=1&amp;tbnid=6FnDEy0sHzsYXM:&amp;tbnh=130&amp;tbnw=95&amp;prev=/images?q=trafik+polisleri&amp;um=1&amp;hl=tr&amp;sa=X&amp;tbs=isch:1" TargetMode="External"/><Relationship Id="rId42" Type="http://schemas.openxmlformats.org/officeDocument/2006/relationships/hyperlink" Target="http://www.google.com.tr/imgres?imgurl=http://i382.photobucket.com/albums/oo263/MountainX3Dew/patrick.gif&amp;imgrefurl=http://geekpolice.forumotion.com/graphic-requests-f15/request-patrick-star-gif-t5995.htm&amp;usg=__s0UzkQTchWskEuLLyZXeUakrn5U=&amp;h=394&amp;w=266&amp;sz=15&amp;hl=tr&amp;start=2&amp;zoom=1&amp;um=1&amp;itbs=1&amp;tbnid=3RdnXZGtmKiyTM:&amp;tbnh=124&amp;tbnw=84&amp;prev=/images?q=patrick&amp;tbnid=E_CuqtR7oVvJeM:&amp;tbnh=0&amp;tbnw=0&amp;um=1&amp;hl=tr&amp;sa=X&amp;imgtype=i_similar&amp;tbs=isch:1" TargetMode="External"/><Relationship Id="rId47" Type="http://schemas.openxmlformats.org/officeDocument/2006/relationships/hyperlink" Target="http://www.google.com.tr/imgres?imgurl=http://www.resimarsiv.com/data/media/309/www.resimcity.com_ataturk_resimleri_5_2.jpg&amp;imgrefurl=http://www.resimarsiv.com/img553.htm&amp;usg=__bHIF3ZvcrHLxo4zYi9lhnWzxr0I=&amp;h=598&amp;w=412&amp;sz=19&amp;hl=tr&amp;start=144&amp;zoom=1&amp;um=1&amp;itbs=1&amp;tbnid=hmH9jZCa3No2rM:&amp;tbnh=135&amp;tbnw=93&amp;prev=/images?q=atat%C3%BCrk+resimleri&amp;start=140&amp;um=1&amp;hl=tr&amp;sa=N&amp;ndsp=20&amp;tbs=isch:1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www.google.com.tr/imgres?imgurl=http://danyel_rocknroll.zip.net/images/garfield111.jpg&amp;imgrefurl=http://produto.mercadolivre.com.br/MLB-116505928-bolsa-garfield-g9c107-lancamento-2010-_JM&amp;usg=__nAmikparGsTjRIj8pIgkT5Nl7hE=&amp;h=525&amp;w=387&amp;sz=82&amp;hl=tr&amp;start=9&amp;zoom=1&amp;um=1&amp;itbs=1&amp;tbnid=pPO83TcljhigEM:&amp;tbnh=132&amp;tbnw=97&amp;prev=/images?q=garfield&amp;tbnid=NQMqq1WNiWnCTM:&amp;tbnh=0&amp;tbnw=0&amp;um=1&amp;hl=tr&amp;sa=X&amp;imgtype=i_similar&amp;tbs=isch:1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m.tr/imgres?imgurl=http://gorseller.itusozluk.com/4f21adc2a77a410dc5955a65b2d7fa4630905/tb/120&amp;imgrefurl=http://www.itusozluk.com/goster.php/barney+rubble/?d=barney+molozta%FE&amp;usg=__l9jpHM6Q5c4aa7VeQVtPhd1s2io=&amp;h=120&amp;w=120&amp;sz=5&amp;hl=tr&amp;start=1&amp;zoom=1&amp;um=1&amp;itbs=1&amp;tbnid=uDgRlW-FUbiWkM:&amp;tbnh=88&amp;tbnw=88&amp;prev=/images?q=barney+molozta%C5%9F&amp;um=1&amp;hl=tr&amp;tbs=isch:1" TargetMode="External"/><Relationship Id="rId25" Type="http://schemas.openxmlformats.org/officeDocument/2006/relationships/hyperlink" Target="http://www.google.com.tr/imgres?imgurl=http://www.iyi-resimler.com/data/media/4/Asker%20Resimleri%20(9).jpg&amp;imgrefurl=http://www.iyi-resimler.com/resimler-asker-resimleri-4-asker-resimleri-915.html&amp;h=965&amp;w=640&amp;sz=848&amp;tbnid=r2Dkd8YG5ddpxM:&amp;tbnh=148&amp;tbnw=98&amp;prev=/images?q=asker+resmi&amp;zoom=1&amp;q=asker+resmi&amp;hl=tr&amp;usg=__qBVYFL4-UBdpwtRbwoP7ojPw9mo=&amp;sa=X&amp;ei=LxW3TPGyBMaSswbn8dCTCw&amp;ved=0CCAQ9QEwBA" TargetMode="External"/><Relationship Id="rId33" Type="http://schemas.openxmlformats.org/officeDocument/2006/relationships/image" Target="media/image15.jpeg"/><Relationship Id="rId38" Type="http://schemas.openxmlformats.org/officeDocument/2006/relationships/hyperlink" Target="http://www.google.com.tr/imgres?imgurl=http://www.iyi-resimler.com/data/media/290/baris_manco.gif&amp;imgrefurl=http://www.iyi-resimler.com/postcard.img6665.html&amp;usg=__x83a2T-CNblTOZ5DhUwh0BK0GGU=&amp;h=370&amp;w=300&amp;sz=64&amp;hl=tr&amp;start=3&amp;zoom=1&amp;um=1&amp;itbs=1&amp;tbnid=oe0rFan5D1EtUM:&amp;tbnh=122&amp;tbnw=99&amp;prev=/images?q=bar%C4%B1%C5%9F+man%C3%A7o&amp;um=1&amp;hl=tr&amp;sa=G&amp;tbs=isch:1" TargetMode="External"/><Relationship Id="rId46" Type="http://schemas.openxmlformats.org/officeDocument/2006/relationships/hyperlink" Target="http://www.google.com.tr/imgres?imgurl=http://danyel_rocknroll.zip.net/images/garfield111.jpg&amp;imgrefurl=http://produto.mercadolivre.com.br/MLB-116505928-bolsa-garfield-g9c107-lancamento-2010-_JM&amp;usg=__nAmikparGsTjRIj8pIgkT5Nl7hE=&amp;h=525&amp;w=387&amp;sz=82&amp;hl=tr&amp;start=9&amp;zoom=1&amp;um=1&amp;itbs=1&amp;tbnid=pPO83TcljhigEM:&amp;tbnh=132&amp;tbnw=97&amp;prev=/images?q=garfield&amp;tbnid=NQMqq1WNiWnCTM:&amp;tbnh=0&amp;tbnw=0&amp;um=1&amp;hl=tr&amp;sa=X&amp;imgtype=i_similar&amp;tbs=isch:1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image" Target="media/image13.jpeg"/><Relationship Id="rId41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imgurl=http://www.allsouthpark.ru/test/kyle.jpg&amp;imgrefurl=http://werder.hiblogger.net/371897.html&amp;usg=__PS3VKTJxocjKbtBQPeqWcfV6Q5o=&amp;h=229&amp;w=250&amp;sz=24&amp;hl=tr&amp;start=4&amp;zoom=1&amp;um=1&amp;itbs=1&amp;tbnid=6fh6KhjfhUoPRM:&amp;tbnh=102&amp;tbnw=111&amp;prev=/images?q=kyle&amp;tbnid=72evjeODXHn-EM:&amp;tbnh=0&amp;tbnw=0&amp;um=1&amp;hl=tr&amp;sa=X&amp;imgtype=i_similar&amp;tbs=isch:1" TargetMode="External"/><Relationship Id="rId24" Type="http://schemas.openxmlformats.org/officeDocument/2006/relationships/image" Target="media/image10.jpeg"/><Relationship Id="rId32" Type="http://schemas.openxmlformats.org/officeDocument/2006/relationships/hyperlink" Target="http://www.google.com.tr/imgres?imgurl=http://www.trt.net.tr/medya1/resim/2010/08/27/57f3ff39-eaab-4bfe-bc2f-ee99ed10eadb-444x333.jpg&amp;imgrefurl=http://www.trt.net.tr/haber/HaberDetay.aspx?HaberKodu=85253548-46e2-4610-bd6e-c3b22381886e&amp;usg=__pqkJzbFqhgWvUbDztUQ9GMOygVg=&amp;h=333&amp;w=444&amp;sz=32&amp;hl=tr&amp;start=17&amp;zoom=1&amp;um=1&amp;itbs=1&amp;tbnid=TiMayW152nfi5M:&amp;tbnh=95&amp;tbnw=127&amp;prev=/images?q=4+ya%C5%9F%C4%B1nda+%C3%A7ocuk+resmi&amp;tbnid=jGBhffyA89HjTM:&amp;tbnh=0&amp;tbnw=0&amp;um=1&amp;hl=tr&amp;tbs=isch:1" TargetMode="External"/><Relationship Id="rId37" Type="http://schemas.openxmlformats.org/officeDocument/2006/relationships/image" Target="media/image17.jpeg"/><Relationship Id="rId40" Type="http://schemas.openxmlformats.org/officeDocument/2006/relationships/hyperlink" Target="http://www.google.com.tr/imgres?imgurl=http://www.intersonic.com.br/navelocidadesonic/ligeirinho.jpg&amp;imgrefurl=http://www.intersonic.com.br/navelocidadesonic.htm&amp;usg=__lhYJEXcPI-nh6Rj5MyoN-tAgcbg=&amp;h=320&amp;w=249&amp;sz=16&amp;hl=tr&amp;start=15&amp;zoom=1&amp;um=1&amp;itbs=1&amp;tbnid=gDWFSy0_rd6EnM:&amp;tbnh=118&amp;tbnw=92&amp;prev=/images?q=h%C4%B1zl%C4%B1+gonzalez&amp;tbnid=mxmWWtTrx2ofwM:&amp;tbnh=0&amp;tbnw=0&amp;um=1&amp;hl=tr&amp;sa=X&amp;imgtype=i_similar&amp;tbs=isch:1" TargetMode="External"/><Relationship Id="rId45" Type="http://schemas.openxmlformats.org/officeDocument/2006/relationships/image" Target="media/image21.jpeg"/><Relationship Id="rId5" Type="http://schemas.openxmlformats.org/officeDocument/2006/relationships/hyperlink" Target="http://www.google.com.tr/imgres?imgurl=http://themoderatevoice.com/wordpress-engine/files/2009-january/fred_flintstone.jpg&amp;imgrefurl=http://themoderatevoice.com/25869/obama-finds-white-house-in-fred-flintstone-technology-era/&amp;usg=__920fQNHcDRE7V-o19Neg9sIdodc=&amp;h=292&amp;w=250&amp;sz=26&amp;hl=tr&amp;start=12&amp;zoom=1&amp;um=1&amp;itbs=1&amp;tbnid=_VLFAvZHXrSRoM:&amp;tbnh=115&amp;tbnw=98&amp;prev=/images?q=fred+%C3%A7akmakta%C5%9F&amp;um=1&amp;hl=tr&amp;sa=X&amp;tbs=isch:1" TargetMode="External"/><Relationship Id="rId15" Type="http://schemas.openxmlformats.org/officeDocument/2006/relationships/hyperlink" Target="http://www.google.com.tr/imgres?imgurl=http://media.giantbomb.com/uploads/0/4810/1202414-_kyle_icon.jpg&amp;imgrefurl=http://www.giantbomb.com/cartoon-character/92-2164/characters/&amp;usg=__PFlwzdxZQeGVvmnaY3JsAmmpebE=&amp;h=75&amp;w=75&amp;sz=3&amp;hl=tr&amp;start=21&amp;zoom=1&amp;um=1&amp;itbs=1&amp;tbnid=oLL-uG3HmRqr1M:&amp;tbnh=71&amp;tbnw=71&amp;prev=/images?q=kyle&amp;start=20&amp;tbnid=72evjeODXHn-EM:&amp;tbnh=0&amp;tbnw=0&amp;um=1&amp;hl=tr&amp;sa=N&amp;imgtype=i_similar&amp;ndsp=20&amp;tbs=isch:1" TargetMode="External"/><Relationship Id="rId23" Type="http://schemas.openxmlformats.org/officeDocument/2006/relationships/hyperlink" Target="http://www.google.com.tr/imgres?imgurl=http://www.ozgunresimler.com/data/media/1134/heidi1qn0.gif&amp;imgrefurl=http://www.ozgunresimler.com/r-cizgi-film-karakterleri-1130-heidi-resimleri-1134-heidi-resimleri-15769.htm&amp;usg=__q8UtsDm7evM6lnsOjB7dYDPJw2I=&amp;h=768&amp;w=1024&amp;sz=46&amp;hl=tr&amp;start=1&amp;zoom=1&amp;um=1&amp;itbs=1&amp;tbnid=aDDafzP7XsrefM:&amp;tbnh=113&amp;tbnw=150&amp;prev=/images?q=heidi&amp;um=1&amp;hl=tr&amp;sa=X&amp;tbs=isch:1" TargetMode="External"/><Relationship Id="rId28" Type="http://schemas.openxmlformats.org/officeDocument/2006/relationships/image" Target="media/image12.jpeg"/><Relationship Id="rId36" Type="http://schemas.openxmlformats.org/officeDocument/2006/relationships/hyperlink" Target="http://www.google.com.tr/imgres?imgurl=http://img141.imageshack.us/img141/5654/daffyduke.jpg&amp;imgrefurl=http://blog.venusforum.net/basliklar-1983.html&amp;usg=__U_npFaLKDsdDlowdwhbdZObbFt4=&amp;h=309&amp;w=220&amp;sz=12&amp;hl=tr&amp;start=6&amp;zoom=1&amp;um=1&amp;itbs=1&amp;tbnid=Vx_lBDO3J1in9M:&amp;tbnh=117&amp;tbnw=83&amp;prev=/images?q=duffy+duck&amp;tbnid=NQMqq1WNiWnCTM:&amp;tbnh=0&amp;tbnw=0&amp;um=1&amp;hl=tr&amp;tbs=isch:1" TargetMode="External"/><Relationship Id="rId49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imgres?imgurl=http://www.meleklermekani.com/imagehosting/meleklermekani10-8874.jpg&amp;imgrefurl=http://www.meleklermekani.com/hz-mevlana/83996-hazreti-mevlana-sozleri.html&amp;h=622&amp;w=450&amp;sz=51&amp;tbnid=WpnQM0aZ2poXqM:&amp;tbnh=136&amp;tbnw=98&amp;prev=/images?q=mevlana+resmi&amp;zoom=1&amp;q=mevlana+resmi&amp;hl=tr&amp;usg=__Ee0h4N9EkV9R3CpmC3a26F9KEZA=&amp;sa=X&amp;ei=hQu3TK-DCorNswaI4_CSCw&amp;ved=0CCAQ9QEwBA" TargetMode="External"/><Relationship Id="rId31" Type="http://schemas.openxmlformats.org/officeDocument/2006/relationships/image" Target="media/image14.jpeg"/><Relationship Id="rId44" Type="http://schemas.openxmlformats.org/officeDocument/2006/relationships/hyperlink" Target="http://www.google.com.tr/imgres?imgurl=http://www.resimarsiv.com/data/media/309/www.resimcity.com_ataturk_resimleri_5_2.jpg&amp;imgrefurl=http://www.resimarsiv.com/img553.htm&amp;usg=__bHIF3ZvcrHLxo4zYi9lhnWzxr0I=&amp;h=598&amp;w=412&amp;sz=19&amp;hl=tr&amp;start=144&amp;zoom=1&amp;um=1&amp;itbs=1&amp;tbnid=hmH9jZCa3No2rM:&amp;tbnh=135&amp;tbnw=93&amp;prev=/images?q=atat%C3%BCrk+resimleri&amp;start=140&amp;um=1&amp;hl=tr&amp;sa=N&amp;ndsp=20&amp;tbs=isch: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ckyrobert.tripod.com/sitebuildercontent/sitebuilderpictures/south_park_kyle.gif&amp;imgrefurl=http://ckyrobert.tripod.com/id1.html&amp;usg=__FAhJgv_p0FyKC57OtBY1X6LuVpo=&amp;h=115&amp;w=154&amp;sz=5&amp;hl=tr&amp;start=6&amp;zoom=1&amp;um=1&amp;itbs=1&amp;tbnid=i94Z6YVulBKCSM:&amp;tbnh=72&amp;tbnw=96&amp;prev=/images?q=kyle&amp;tbnid=72evjeODXHn-EM:&amp;tbnh=0&amp;tbnw=0&amp;um=1&amp;hl=tr&amp;sa=X&amp;imgtype=i_similar&amp;tbs=isch:1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www.google.com.tr/imgres?imgurl=http://www.guzelresimler.name.tr/data/media/80/bahcesehir-universitesi-mezuniyet-toreni.jpg&amp;imgrefurl=http://www.guzelresimler.name.tr/resim-universite-resimleri-28-istanbul-bahcesehir-universitesi-80-bahcesehir-universitesi-mezuniyet-toreni-903.htm&amp;usg=__9P_NDnwLRqlNJPp7m8tbIwpuoD0=&amp;h=333&amp;w=500&amp;sz=100&amp;hl=tr&amp;start=1&amp;zoom=1&amp;um=1&amp;itbs=1&amp;tbnid=o3WiJWFuexoaJM:&amp;tbnh=87&amp;tbnw=130&amp;prev=/images?q=%C3%BCniversite+mezuniyet+resimleri&amp;tbnid=o3WiJWFuexoaJM:&amp;tbnh=0&amp;tbnw=0&amp;um=1&amp;hl=tr&amp;sa=X&amp;imgtype=i_similar&amp;tbs=isch:1" TargetMode="External"/><Relationship Id="rId30" Type="http://schemas.openxmlformats.org/officeDocument/2006/relationships/hyperlink" Target="http://www.google.com.tr/imgres?imgurl=http://www.erkeyapi.com/Dosyalar/HaberlerKSU3VVL99X4HWUYZCIEDogrenci_ilkokul.jpg&amp;imgrefurl=http://www.erkeyapi.com/&amp;usg=__abdxd319wShSoogge8QCvtwzgfs=&amp;h=257&amp;w=343&amp;sz=37&amp;hl=tr&amp;start=1&amp;zoom=1&amp;um=1&amp;itbs=1&amp;tbnid=jGBhffyA89HjTM:&amp;tbnh=90&amp;tbnw=120&amp;prev=/images?q=ilk%C3%B6%C4%9Fretim+resimleri&amp;tbnid=jGBhffyA89HjTM:&amp;tbnh=0&amp;tbnw=0&amp;um=1&amp;hl=tr&amp;sa=X&amp;imgtype=i_similar&amp;tbs=isch:1" TargetMode="External"/><Relationship Id="rId35" Type="http://schemas.openxmlformats.org/officeDocument/2006/relationships/image" Target="media/image16.jpeg"/><Relationship Id="rId43" Type="http://schemas.openxmlformats.org/officeDocument/2006/relationships/image" Target="media/image20.jpeg"/><Relationship Id="rId48" Type="http://schemas.openxmlformats.org/officeDocument/2006/relationships/hyperlink" Target="http://www.sorubak.com/" TargetMode="External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402</TotalTime>
  <Pages>2</Pages>
  <Words>1714</Words>
  <Characters>9773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9</cp:revision>
  <dcterms:created xsi:type="dcterms:W3CDTF">2010-10-04T19:47:00Z</dcterms:created>
  <dcterms:modified xsi:type="dcterms:W3CDTF">2010-11-07T18:44:00Z</dcterms:modified>
</cp:coreProperties>
</file>